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4F69D2D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w:t>
      </w:r>
      <w:r w:rsidR="001F6151">
        <w:t>8</w:t>
      </w:r>
      <w:r w:rsidRPr="00CE0424">
        <w:tab/>
      </w:r>
      <w:proofErr w:type="spellStart"/>
      <w:r w:rsidRPr="00F26A59">
        <w:rPr>
          <w:sz w:val="32"/>
          <w:szCs w:val="32"/>
        </w:rPr>
        <w:t>Tdoc</w:t>
      </w:r>
      <w:proofErr w:type="spellEnd"/>
      <w:r w:rsidRPr="00F26A59">
        <w:rPr>
          <w:sz w:val="32"/>
          <w:szCs w:val="32"/>
        </w:rPr>
        <w:t xml:space="preserve"> </w:t>
      </w:r>
      <w:r w:rsidR="00091557" w:rsidRPr="00F26A59">
        <w:rPr>
          <w:sz w:val="32"/>
          <w:szCs w:val="32"/>
        </w:rPr>
        <w:t>R</w:t>
      </w:r>
      <w:r w:rsidR="008F1C4E" w:rsidRPr="00F26A59">
        <w:rPr>
          <w:sz w:val="32"/>
          <w:szCs w:val="32"/>
        </w:rPr>
        <w:t>1</w:t>
      </w:r>
      <w:r w:rsidR="00091557" w:rsidRPr="00F26A59">
        <w:rPr>
          <w:sz w:val="32"/>
          <w:szCs w:val="32"/>
        </w:rPr>
        <w:t>-</w:t>
      </w:r>
      <w:r w:rsidR="005F3025" w:rsidRPr="00F26A59">
        <w:rPr>
          <w:sz w:val="32"/>
          <w:szCs w:val="32"/>
        </w:rPr>
        <w:t>1</w:t>
      </w:r>
      <w:r w:rsidR="00044F46" w:rsidRPr="00F26A59">
        <w:rPr>
          <w:sz w:val="32"/>
          <w:szCs w:val="32"/>
        </w:rPr>
        <w:t>9</w:t>
      </w:r>
      <w:r w:rsidR="00AF78B5" w:rsidRPr="00F26A59">
        <w:rPr>
          <w:sz w:val="32"/>
          <w:szCs w:val="32"/>
        </w:rPr>
        <w:t>0</w:t>
      </w:r>
      <w:r w:rsidR="00DF11E6" w:rsidRPr="00DF11E6">
        <w:rPr>
          <w:sz w:val="32"/>
          <w:szCs w:val="32"/>
        </w:rPr>
        <w:t>9226</w:t>
      </w:r>
    </w:p>
    <w:p w14:paraId="3ACB3370" w14:textId="2772404C" w:rsidR="00AB7127" w:rsidRPr="00AB7127" w:rsidRDefault="001F6151" w:rsidP="00AB7127">
      <w:pPr>
        <w:tabs>
          <w:tab w:val="center" w:pos="4536"/>
          <w:tab w:val="right" w:pos="9072"/>
        </w:tabs>
        <w:rPr>
          <w:rFonts w:ascii="Arial" w:eastAsia="MS Mincho" w:hAnsi="Arial" w:cs="Arial"/>
          <w:b/>
          <w:bCs/>
          <w:sz w:val="24"/>
        </w:rPr>
      </w:pPr>
      <w:r>
        <w:rPr>
          <w:rFonts w:ascii="Arial" w:eastAsia="MS Mincho" w:hAnsi="Arial" w:cs="Arial"/>
          <w:b/>
          <w:bCs/>
          <w:sz w:val="24"/>
        </w:rPr>
        <w:t>Prague</w:t>
      </w:r>
      <w:r w:rsidR="00AB7127" w:rsidRPr="00AB7127">
        <w:rPr>
          <w:rFonts w:ascii="Arial" w:eastAsia="MS Mincho" w:hAnsi="Arial" w:cs="Arial"/>
          <w:b/>
          <w:bCs/>
          <w:sz w:val="24"/>
        </w:rPr>
        <w:t>,</w:t>
      </w:r>
      <w:r>
        <w:rPr>
          <w:rFonts w:ascii="Arial" w:eastAsia="MS Mincho" w:hAnsi="Arial" w:cs="Arial"/>
          <w:b/>
          <w:bCs/>
          <w:sz w:val="24"/>
        </w:rPr>
        <w:t xml:space="preserve"> </w:t>
      </w:r>
      <w:r w:rsidR="00602205">
        <w:rPr>
          <w:rFonts w:ascii="Arial" w:eastAsia="MS Mincho" w:hAnsi="Arial" w:cs="Arial"/>
          <w:b/>
          <w:bCs/>
          <w:sz w:val="24"/>
        </w:rPr>
        <w:t>Czech Republic</w:t>
      </w:r>
      <w:r w:rsidR="00AB7127" w:rsidRPr="00AB7127">
        <w:rPr>
          <w:rFonts w:ascii="Arial" w:eastAsia="MS Mincho" w:hAnsi="Arial" w:cs="Arial"/>
          <w:b/>
          <w:bCs/>
          <w:sz w:val="24"/>
        </w:rPr>
        <w:t xml:space="preserve">, </w:t>
      </w:r>
      <w:r>
        <w:rPr>
          <w:rFonts w:ascii="Arial" w:eastAsia="MS Mincho" w:hAnsi="Arial" w:cs="Arial"/>
          <w:b/>
          <w:bCs/>
          <w:sz w:val="24"/>
        </w:rPr>
        <w:t>August 26</w:t>
      </w:r>
      <w:r w:rsidRPr="001F6151">
        <w:rPr>
          <w:rFonts w:ascii="Arial" w:eastAsia="MS Mincho" w:hAnsi="Arial" w:cs="Arial"/>
          <w:b/>
          <w:bCs/>
          <w:sz w:val="24"/>
          <w:vertAlign w:val="superscript"/>
        </w:rPr>
        <w:t>th</w:t>
      </w:r>
      <w:r>
        <w:rPr>
          <w:rFonts w:ascii="Arial" w:eastAsia="MS Mincho" w:hAnsi="Arial" w:cs="Arial"/>
          <w:b/>
          <w:bCs/>
          <w:sz w:val="24"/>
        </w:rPr>
        <w:t xml:space="preserve"> – 30</w:t>
      </w:r>
      <w:r w:rsidRPr="001F6151">
        <w:rPr>
          <w:rFonts w:ascii="Arial" w:eastAsia="MS Mincho" w:hAnsi="Arial" w:cs="Arial"/>
          <w:b/>
          <w:bCs/>
          <w:sz w:val="24"/>
          <w:vertAlign w:val="superscript"/>
        </w:rPr>
        <w:t>th</w:t>
      </w:r>
      <w:r w:rsidR="00AB7127" w:rsidRPr="00AB7127">
        <w:rPr>
          <w:rFonts w:ascii="Arial" w:eastAsia="MS Mincho" w:hAnsi="Arial" w:cs="Arial"/>
          <w:b/>
          <w:bCs/>
          <w:sz w:val="24"/>
        </w:rPr>
        <w:t>, 2019</w:t>
      </w:r>
    </w:p>
    <w:p w14:paraId="4BC66F81" w14:textId="59AF4198" w:rsidR="00E90E49" w:rsidRPr="00144719" w:rsidRDefault="00E90E49" w:rsidP="00311702">
      <w:pPr>
        <w:pStyle w:val="3GPPHeader"/>
        <w:rPr>
          <w:sz w:val="22"/>
          <w:szCs w:val="22"/>
          <w:lang w:val="en-US"/>
        </w:rPr>
      </w:pPr>
      <w:r w:rsidRPr="00144719">
        <w:rPr>
          <w:sz w:val="22"/>
          <w:szCs w:val="22"/>
          <w:lang w:val="en-US"/>
        </w:rPr>
        <w:t>Agenda Item:</w:t>
      </w:r>
      <w:r w:rsidRPr="00144719">
        <w:rPr>
          <w:sz w:val="22"/>
          <w:szCs w:val="22"/>
          <w:lang w:val="en-US"/>
        </w:rPr>
        <w:tab/>
      </w:r>
      <w:r w:rsidR="00E03585" w:rsidRPr="00AF78B5">
        <w:rPr>
          <w:sz w:val="22"/>
          <w:szCs w:val="22"/>
          <w:lang w:val="en-US"/>
        </w:rPr>
        <w:t>7.2.</w:t>
      </w:r>
      <w:r w:rsidR="00CF191C" w:rsidRPr="00AF78B5">
        <w:rPr>
          <w:sz w:val="22"/>
          <w:szCs w:val="22"/>
          <w:lang w:val="en-US"/>
        </w:rPr>
        <w:t>12.</w:t>
      </w:r>
      <w:r w:rsidR="007B19EE" w:rsidRPr="00AF78B5">
        <w:rPr>
          <w:sz w:val="22"/>
          <w:szCs w:val="22"/>
          <w:lang w:val="en-US"/>
        </w:rPr>
        <w:t>1</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5B4F0E81" w:rsidR="00E90E49" w:rsidRPr="00CE0424" w:rsidRDefault="003D3C45" w:rsidP="00311702">
      <w:pPr>
        <w:pStyle w:val="3GPPHeader"/>
        <w:rPr>
          <w:sz w:val="22"/>
          <w:szCs w:val="22"/>
        </w:rPr>
      </w:pPr>
      <w:r>
        <w:rPr>
          <w:sz w:val="22"/>
          <w:szCs w:val="22"/>
        </w:rPr>
        <w:t>Title:</w:t>
      </w:r>
      <w:r w:rsidR="00E90E49" w:rsidRPr="00CE0424">
        <w:rPr>
          <w:sz w:val="22"/>
          <w:szCs w:val="22"/>
        </w:rPr>
        <w:tab/>
      </w:r>
      <w:r w:rsidR="00636A94">
        <w:t>Physical Layer Aspects for Mobility Enhancements</w:t>
      </w:r>
    </w:p>
    <w:p w14:paraId="1B3B5CE0" w14:textId="00F6F010"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E03585">
        <w:rPr>
          <w:sz w:val="22"/>
          <w:szCs w:val="22"/>
        </w:rPr>
        <w:t>Discussion</w:t>
      </w:r>
    </w:p>
    <w:p w14:paraId="4F66B7D2" w14:textId="77777777" w:rsidR="00E90E49" w:rsidRPr="00CE0424" w:rsidRDefault="00230D18" w:rsidP="00CE0424">
      <w:pPr>
        <w:pStyle w:val="Heading1"/>
      </w:pPr>
      <w:r>
        <w:t>1</w:t>
      </w:r>
      <w:r>
        <w:tab/>
      </w:r>
      <w:r w:rsidR="00E90E49" w:rsidRPr="00CE0424">
        <w:t>Introduction</w:t>
      </w:r>
    </w:p>
    <w:p w14:paraId="32A6C0D7" w14:textId="76531C4D" w:rsidR="00477768" w:rsidRPr="00CE0424" w:rsidRDefault="00CF2719" w:rsidP="00CE0424">
      <w:pPr>
        <w:pStyle w:val="BodyText"/>
      </w:pPr>
      <w:r>
        <w:t xml:space="preserve">In this contribution, we discuss physical layer aspects </w:t>
      </w:r>
      <w:r w:rsidR="00521169">
        <w:t>for mobility enhancements.</w:t>
      </w:r>
      <w:r w:rsidR="00644F4E">
        <w:t xml:space="preserve"> We also discuss the possibility </w:t>
      </w:r>
      <w:r w:rsidR="00ED6A00">
        <w:t xml:space="preserve">to implement parts of the mobility functionality in protocol layers below RRC. Finally, we propose </w:t>
      </w:r>
      <w:r w:rsidR="00644F4E">
        <w:t>to perform early CSI reporting during handover.</w:t>
      </w:r>
    </w:p>
    <w:p w14:paraId="7EE2C25E" w14:textId="53DE7522" w:rsidR="00521169" w:rsidRPr="00521169" w:rsidRDefault="00230D18" w:rsidP="00ED6A00">
      <w:pPr>
        <w:pStyle w:val="Heading1"/>
      </w:pPr>
      <w:bookmarkStart w:id="0" w:name="_Ref178064866"/>
      <w:r>
        <w:t>2</w:t>
      </w:r>
      <w:r>
        <w:tab/>
      </w:r>
      <w:r w:rsidR="004000E8" w:rsidRPr="00CE0424">
        <w:t>Discussion</w:t>
      </w:r>
      <w:bookmarkEnd w:id="0"/>
    </w:p>
    <w:p w14:paraId="4BC022B7" w14:textId="6864DF6F" w:rsidR="00F63950" w:rsidRDefault="00230D18" w:rsidP="00F63950">
      <w:pPr>
        <w:pStyle w:val="Heading2"/>
      </w:pPr>
      <w:r>
        <w:t>2.1</w:t>
      </w:r>
      <w:r>
        <w:tab/>
      </w:r>
      <w:r w:rsidR="00521169">
        <w:t>Physical layer aspects of RACH-less HO</w:t>
      </w:r>
    </w:p>
    <w:p w14:paraId="00DC913A" w14:textId="2CC23644" w:rsidR="00AC4800" w:rsidRDefault="00AC4800" w:rsidP="00AC4800">
      <w:pPr>
        <w:pStyle w:val="BodyText"/>
      </w:pPr>
      <w:r>
        <w:t>In RAN1#97, the following conclusion was made:</w:t>
      </w:r>
    </w:p>
    <w:p w14:paraId="31A89044" w14:textId="1FBFF7A9" w:rsidR="00AC4800" w:rsidRPr="00AC4800" w:rsidRDefault="00640166" w:rsidP="00AC4800">
      <w:pPr>
        <w:pStyle w:val="BodyText"/>
      </w:pPr>
      <w:r>
        <w:rPr>
          <w:noProof/>
        </w:rPr>
        <mc:AlternateContent>
          <mc:Choice Requires="wps">
            <w:drawing>
              <wp:inline distT="0" distB="0" distL="0" distR="0" wp14:anchorId="228CC266" wp14:editId="533DA029">
                <wp:extent cx="6120765" cy="8359668"/>
                <wp:effectExtent l="0" t="0" r="13335" b="10160"/>
                <wp:docPr id="4" name="Text Box 4"/>
                <wp:cNvGraphicFramePr/>
                <a:graphic xmlns:a="http://schemas.openxmlformats.org/drawingml/2006/main">
                  <a:graphicData uri="http://schemas.microsoft.com/office/word/2010/wordprocessingShape">
                    <wps:wsp>
                      <wps:cNvSpPr txBox="1"/>
                      <wps:spPr>
                        <a:xfrm>
                          <a:off x="0" y="0"/>
                          <a:ext cx="6120765" cy="8359668"/>
                        </a:xfrm>
                        <a:prstGeom prst="rect">
                          <a:avLst/>
                        </a:prstGeom>
                        <a:solidFill>
                          <a:schemeClr val="lt1"/>
                        </a:solidFill>
                        <a:ln w="6350">
                          <a:solidFill>
                            <a:prstClr val="black"/>
                          </a:solidFill>
                        </a:ln>
                      </wps:spPr>
                      <wps:txbx>
                        <w:txbxContent>
                          <w:p w14:paraId="7098CBB6" w14:textId="77777777" w:rsidR="00C8536B" w:rsidRPr="00ED6A00" w:rsidRDefault="00C8536B" w:rsidP="00640166">
                            <w:pPr>
                              <w:rPr>
                                <w:b/>
                              </w:rPr>
                            </w:pPr>
                            <w:r w:rsidRPr="00ED6A00">
                              <w:rPr>
                                <w:b/>
                                <w:u w:val="single"/>
                              </w:rPr>
                              <w:t>Conclusion</w:t>
                            </w:r>
                            <w:r w:rsidRPr="00ED6A00">
                              <w:rPr>
                                <w:b/>
                              </w:rPr>
                              <w:t>:</w:t>
                            </w:r>
                          </w:p>
                          <w:p w14:paraId="30CC0655" w14:textId="77777777" w:rsidR="00C8536B" w:rsidRPr="00ED6A00" w:rsidRDefault="00C8536B" w:rsidP="00640166">
                            <w:pPr>
                              <w:numPr>
                                <w:ilvl w:val="0"/>
                                <w:numId w:val="28"/>
                              </w:numPr>
                              <w:rPr>
                                <w:lang w:eastAsia="x-none"/>
                              </w:rPr>
                            </w:pPr>
                            <w:r w:rsidRPr="00ED6A00">
                              <w:rPr>
                                <w:lang w:eastAsia="x-none"/>
                              </w:rPr>
                              <w:t>RACH-less HO in NR can at least support TA scenarios where target cell TA is zero or same as one of serving cell TAs in FR1</w:t>
                            </w:r>
                          </w:p>
                          <w:p w14:paraId="1E1BBAD4" w14:textId="77777777" w:rsidR="00C8536B" w:rsidRPr="00ED6A00" w:rsidRDefault="00C8536B" w:rsidP="00BD6E1E">
                            <w:pPr>
                              <w:numPr>
                                <w:ilvl w:val="1"/>
                                <w:numId w:val="28"/>
                              </w:numPr>
                              <w:spacing w:after="120"/>
                              <w:ind w:left="1434" w:hanging="357"/>
                              <w:rPr>
                                <w:lang w:eastAsia="x-none"/>
                              </w:rPr>
                            </w:pPr>
                            <w:r w:rsidRPr="00ED6A00">
                              <w:rPr>
                                <w:lang w:eastAsia="x-none"/>
                              </w:rPr>
                              <w:t>FFS: RACH-less HO in FR2 including feasibility</w:t>
                            </w:r>
                          </w:p>
                          <w:p w14:paraId="28DB2997" w14:textId="77777777" w:rsidR="00C8536B" w:rsidRPr="00ED6A00" w:rsidRDefault="00C8536B" w:rsidP="00BD6E1E">
                            <w:pPr>
                              <w:numPr>
                                <w:ilvl w:val="1"/>
                                <w:numId w:val="28"/>
                              </w:numPr>
                              <w:spacing w:after="120"/>
                              <w:ind w:left="1434" w:hanging="357"/>
                              <w:rPr>
                                <w:lang w:eastAsia="x-none"/>
                              </w:rPr>
                            </w:pPr>
                            <w:r w:rsidRPr="00ED6A00">
                              <w:rPr>
                                <w:lang w:eastAsia="x-none"/>
                              </w:rPr>
                              <w:t>FFS: whether to indicate a different TA reference for a different SS/PBCH block or CSI-RS resource</w:t>
                            </w:r>
                          </w:p>
                          <w:p w14:paraId="7AD73FC6" w14:textId="77777777" w:rsidR="00C8536B" w:rsidRPr="00ED6A00" w:rsidRDefault="00C8536B" w:rsidP="00640166">
                            <w:pPr>
                              <w:numPr>
                                <w:ilvl w:val="0"/>
                                <w:numId w:val="28"/>
                              </w:numPr>
                              <w:rPr>
                                <w:lang w:eastAsia="x-none"/>
                              </w:rPr>
                            </w:pPr>
                            <w:r w:rsidRPr="00ED6A00">
                              <w:rPr>
                                <w:lang w:eastAsia="x-none"/>
                              </w:rPr>
                              <w:t>For FR1 intra-frequency HO, further study whether any enhancement on determining TA compared to LTE RACH-less HO is needed and feasible. The following options can be used as a starting point:</w:t>
                            </w:r>
                          </w:p>
                          <w:p w14:paraId="2EB6786E" w14:textId="77777777" w:rsidR="00C8536B" w:rsidRPr="00ED6A00" w:rsidRDefault="00C8536B" w:rsidP="00BD6E1E">
                            <w:pPr>
                              <w:numPr>
                                <w:ilvl w:val="1"/>
                                <w:numId w:val="28"/>
                              </w:numPr>
                              <w:spacing w:after="120"/>
                              <w:ind w:left="1434" w:hanging="357"/>
                              <w:rPr>
                                <w:lang w:eastAsia="x-none"/>
                              </w:rPr>
                            </w:pPr>
                            <w:r w:rsidRPr="00ED6A00">
                              <w:rPr>
                                <w:lang w:eastAsia="x-none"/>
                              </w:rPr>
                              <w:t>Option 1: Network indicates a timing refinement factor to UE so that UE can use at least the indicated timing refinement factor to adjust the target cell TA from the source cell TA.</w:t>
                            </w:r>
                          </w:p>
                          <w:p w14:paraId="2936E436" w14:textId="77777777" w:rsidR="00C8536B" w:rsidRPr="00ED6A00" w:rsidRDefault="00C8536B" w:rsidP="00BD6E1E">
                            <w:pPr>
                              <w:numPr>
                                <w:ilvl w:val="1"/>
                                <w:numId w:val="28"/>
                              </w:numPr>
                              <w:spacing w:after="120"/>
                              <w:ind w:left="1434" w:hanging="357"/>
                              <w:rPr>
                                <w:lang w:eastAsia="x-none"/>
                              </w:rPr>
                            </w:pPr>
                            <w:r w:rsidRPr="00ED6A00">
                              <w:rPr>
                                <w:lang w:eastAsia="x-none"/>
                              </w:rPr>
                              <w:t>Option 2: UE performs an autonomous TA adjustment</w:t>
                            </w:r>
                          </w:p>
                          <w:p w14:paraId="39DDB3B3" w14:textId="77777777" w:rsidR="00C8536B" w:rsidRPr="00ED6A00" w:rsidRDefault="00C8536B" w:rsidP="00BD6E1E">
                            <w:pPr>
                              <w:numPr>
                                <w:ilvl w:val="1"/>
                                <w:numId w:val="28"/>
                              </w:numPr>
                              <w:spacing w:after="120"/>
                              <w:ind w:left="1434" w:hanging="357"/>
                              <w:rPr>
                                <w:lang w:eastAsia="x-none"/>
                              </w:rPr>
                            </w:pPr>
                            <w:r w:rsidRPr="00ED6A00">
                              <w:rPr>
                                <w:lang w:eastAsia="x-none"/>
                              </w:rPr>
                              <w:t>Option 3: Network indicates the target cell TA that is estimated by the target cell based on SRS transmission to the source cell</w:t>
                            </w:r>
                          </w:p>
                          <w:p w14:paraId="0943A9D4" w14:textId="77777777" w:rsidR="00C8536B" w:rsidRPr="00ED6A00" w:rsidRDefault="00C8536B" w:rsidP="00BD6E1E">
                            <w:pPr>
                              <w:numPr>
                                <w:ilvl w:val="1"/>
                                <w:numId w:val="28"/>
                              </w:numPr>
                              <w:spacing w:after="120"/>
                              <w:ind w:left="1434" w:hanging="357"/>
                              <w:rPr>
                                <w:lang w:eastAsia="x-none"/>
                              </w:rPr>
                            </w:pPr>
                            <w:r w:rsidRPr="00ED6A00">
                              <w:rPr>
                                <w:lang w:eastAsia="x-none"/>
                              </w:rPr>
                              <w:t>FFS the case of FR1 inter-frequency HO &amp; FR2</w:t>
                            </w:r>
                          </w:p>
                          <w:p w14:paraId="74F3D26F" w14:textId="77777777" w:rsidR="00C8536B" w:rsidRDefault="00C8536B" w:rsidP="00640166">
                            <w:pPr>
                              <w:numPr>
                                <w:ilvl w:val="0"/>
                                <w:numId w:val="28"/>
                              </w:numPr>
                              <w:rPr>
                                <w:lang w:eastAsia="x-none"/>
                              </w:rPr>
                            </w:pPr>
                            <w:r w:rsidRPr="00ED6A00">
                              <w:rPr>
                                <w:lang w:eastAsia="x-none"/>
                              </w:rPr>
                              <w:t>Note: RACH-less alone is not able to achieve 0ms handover interruption time. RAN2 is expected to make the decision whether RACH-less HO is supported in NR.</w:t>
                            </w:r>
                          </w:p>
                          <w:p w14:paraId="48DCE99B" w14:textId="77777777" w:rsidR="00C8536B" w:rsidRPr="00ED6A00" w:rsidRDefault="00C8536B" w:rsidP="00BD6E1E">
                            <w:pPr>
                              <w:rPr>
                                <w:b/>
                              </w:rPr>
                            </w:pPr>
                            <w:r w:rsidRPr="00ED6A00">
                              <w:rPr>
                                <w:b/>
                                <w:u w:val="single"/>
                              </w:rPr>
                              <w:t>Conclusion</w:t>
                            </w:r>
                            <w:r w:rsidRPr="00ED6A00">
                              <w:rPr>
                                <w:b/>
                              </w:rPr>
                              <w:t>:</w:t>
                            </w:r>
                          </w:p>
                          <w:p w14:paraId="6FB17B7B" w14:textId="5E6AD6C6" w:rsidR="00C8536B" w:rsidRPr="00ED6A00" w:rsidRDefault="00C8536B" w:rsidP="00BD6E1E">
                            <w:pPr>
                              <w:numPr>
                                <w:ilvl w:val="0"/>
                                <w:numId w:val="28"/>
                              </w:numPr>
                              <w:rPr>
                                <w:lang w:eastAsia="x-none"/>
                              </w:rPr>
                            </w:pPr>
                            <w:r w:rsidRPr="00ED6A00">
                              <w:rPr>
                                <w:lang w:eastAsia="x-none"/>
                              </w:rPr>
                              <w:t xml:space="preserve">On UL grant for PUSCH transmission in RACH-less HO, further study whether any enhancement for UL grant indication compared to LTE RACH-less HO is needed.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28CC266" id="_x0000_t202" coordsize="21600,21600" o:spt="202" path="m,l,21600r21600,l21600,xe">
                <v:stroke joinstyle="miter"/>
                <v:path gradientshapeok="t" o:connecttype="rect"/>
              </v:shapetype>
              <v:shape id="Text Box 4" o:spid="_x0000_s1026" type="#_x0000_t202" style="width:481.95pt;height:6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" fillcolor="white [3201]" strokeweight=".5pt">
                <v:textbox style="mso-fit-shape-to-text:t">
                  <w:txbxContent>
                    <w:p w14:paraId="7098CBB6" w14:textId="77777777" w:rsidR="00C8536B" w:rsidRPr="00ED6A00" w:rsidRDefault="00C8536B" w:rsidP="00640166">
                      <w:pPr>
                        <w:rPr>
                          <w:b/>
                        </w:rPr>
                      </w:pPr>
                      <w:r w:rsidRPr="00ED6A00">
                        <w:rPr>
                          <w:b/>
                          <w:u w:val="single"/>
                        </w:rPr>
                        <w:t>Conclusion</w:t>
                      </w:r>
                      <w:r w:rsidRPr="00ED6A00">
                        <w:rPr>
                          <w:b/>
                        </w:rPr>
                        <w:t>:</w:t>
                      </w:r>
                    </w:p>
                    <w:p w14:paraId="30CC0655" w14:textId="77777777" w:rsidR="00C8536B" w:rsidRPr="00ED6A00" w:rsidRDefault="00C8536B" w:rsidP="00640166">
                      <w:pPr>
                        <w:numPr>
                          <w:ilvl w:val="0"/>
                          <w:numId w:val="28"/>
                        </w:numPr>
                        <w:rPr>
                          <w:lang w:eastAsia="x-none"/>
                        </w:rPr>
                      </w:pPr>
                      <w:r w:rsidRPr="00ED6A00">
                        <w:rPr>
                          <w:lang w:eastAsia="x-none"/>
                        </w:rPr>
                        <w:t>RACH-less HO in NR can at least support TA scenarios where target cell TA is zero or same as one of serving cell TAs in FR1</w:t>
                      </w:r>
                    </w:p>
                    <w:p w14:paraId="1E1BBAD4" w14:textId="77777777" w:rsidR="00C8536B" w:rsidRPr="00ED6A00" w:rsidRDefault="00C8536B" w:rsidP="00BD6E1E">
                      <w:pPr>
                        <w:numPr>
                          <w:ilvl w:val="1"/>
                          <w:numId w:val="28"/>
                        </w:numPr>
                        <w:spacing w:after="120"/>
                        <w:ind w:left="1434" w:hanging="357"/>
                        <w:rPr>
                          <w:lang w:eastAsia="x-none"/>
                        </w:rPr>
                      </w:pPr>
                      <w:r w:rsidRPr="00ED6A00">
                        <w:rPr>
                          <w:lang w:eastAsia="x-none"/>
                        </w:rPr>
                        <w:t>FFS: RACH-less HO in FR2 including feasibility</w:t>
                      </w:r>
                    </w:p>
                    <w:p w14:paraId="28DB2997" w14:textId="77777777" w:rsidR="00C8536B" w:rsidRPr="00ED6A00" w:rsidRDefault="00C8536B" w:rsidP="00BD6E1E">
                      <w:pPr>
                        <w:numPr>
                          <w:ilvl w:val="1"/>
                          <w:numId w:val="28"/>
                        </w:numPr>
                        <w:spacing w:after="120"/>
                        <w:ind w:left="1434" w:hanging="357"/>
                        <w:rPr>
                          <w:lang w:eastAsia="x-none"/>
                        </w:rPr>
                      </w:pPr>
                      <w:r w:rsidRPr="00ED6A00">
                        <w:rPr>
                          <w:lang w:eastAsia="x-none"/>
                        </w:rPr>
                        <w:t>FFS: whether to indicate a different TA reference for a different SS/PBCH block or CSI-RS resource</w:t>
                      </w:r>
                    </w:p>
                    <w:p w14:paraId="7AD73FC6" w14:textId="77777777" w:rsidR="00C8536B" w:rsidRPr="00ED6A00" w:rsidRDefault="00C8536B" w:rsidP="00640166">
                      <w:pPr>
                        <w:numPr>
                          <w:ilvl w:val="0"/>
                          <w:numId w:val="28"/>
                        </w:numPr>
                        <w:rPr>
                          <w:lang w:eastAsia="x-none"/>
                        </w:rPr>
                      </w:pPr>
                      <w:r w:rsidRPr="00ED6A00">
                        <w:rPr>
                          <w:lang w:eastAsia="x-none"/>
                        </w:rPr>
                        <w:t>For FR1 intra-frequency HO, further study whether any enhancement on determining TA compared to LTE RACH-less HO is needed and feasible. The following options can be used as a starting point:</w:t>
                      </w:r>
                    </w:p>
                    <w:p w14:paraId="2EB6786E" w14:textId="77777777" w:rsidR="00C8536B" w:rsidRPr="00ED6A00" w:rsidRDefault="00C8536B" w:rsidP="00BD6E1E">
                      <w:pPr>
                        <w:numPr>
                          <w:ilvl w:val="1"/>
                          <w:numId w:val="28"/>
                        </w:numPr>
                        <w:spacing w:after="120"/>
                        <w:ind w:left="1434" w:hanging="357"/>
                        <w:rPr>
                          <w:lang w:eastAsia="x-none"/>
                        </w:rPr>
                      </w:pPr>
                      <w:r w:rsidRPr="00ED6A00">
                        <w:rPr>
                          <w:lang w:eastAsia="x-none"/>
                        </w:rPr>
                        <w:t>Option 1: Network indicates a timing refinement factor to UE so that UE can use at least the indicated timing refinement factor to adjust the target cell TA from the source cell TA.</w:t>
                      </w:r>
                    </w:p>
                    <w:p w14:paraId="2936E436" w14:textId="77777777" w:rsidR="00C8536B" w:rsidRPr="00ED6A00" w:rsidRDefault="00C8536B" w:rsidP="00BD6E1E">
                      <w:pPr>
                        <w:numPr>
                          <w:ilvl w:val="1"/>
                          <w:numId w:val="28"/>
                        </w:numPr>
                        <w:spacing w:after="120"/>
                        <w:ind w:left="1434" w:hanging="357"/>
                        <w:rPr>
                          <w:lang w:eastAsia="x-none"/>
                        </w:rPr>
                      </w:pPr>
                      <w:r w:rsidRPr="00ED6A00">
                        <w:rPr>
                          <w:lang w:eastAsia="x-none"/>
                        </w:rPr>
                        <w:t>Option 2: UE performs an autonomous TA adjustment</w:t>
                      </w:r>
                    </w:p>
                    <w:p w14:paraId="39DDB3B3" w14:textId="77777777" w:rsidR="00C8536B" w:rsidRPr="00ED6A00" w:rsidRDefault="00C8536B" w:rsidP="00BD6E1E">
                      <w:pPr>
                        <w:numPr>
                          <w:ilvl w:val="1"/>
                          <w:numId w:val="28"/>
                        </w:numPr>
                        <w:spacing w:after="120"/>
                        <w:ind w:left="1434" w:hanging="357"/>
                        <w:rPr>
                          <w:lang w:eastAsia="x-none"/>
                        </w:rPr>
                      </w:pPr>
                      <w:r w:rsidRPr="00ED6A00">
                        <w:rPr>
                          <w:lang w:eastAsia="x-none"/>
                        </w:rPr>
                        <w:t>Option 3: Network indicates the target cell TA that is estimated by the target cell based on SRS transmission to the source cell</w:t>
                      </w:r>
                    </w:p>
                    <w:p w14:paraId="0943A9D4" w14:textId="77777777" w:rsidR="00C8536B" w:rsidRPr="00ED6A00" w:rsidRDefault="00C8536B" w:rsidP="00BD6E1E">
                      <w:pPr>
                        <w:numPr>
                          <w:ilvl w:val="1"/>
                          <w:numId w:val="28"/>
                        </w:numPr>
                        <w:spacing w:after="120"/>
                        <w:ind w:left="1434" w:hanging="357"/>
                        <w:rPr>
                          <w:lang w:eastAsia="x-none"/>
                        </w:rPr>
                      </w:pPr>
                      <w:r w:rsidRPr="00ED6A00">
                        <w:rPr>
                          <w:lang w:eastAsia="x-none"/>
                        </w:rPr>
                        <w:t>FFS the case of FR1 inter-frequency HO &amp; FR2</w:t>
                      </w:r>
                    </w:p>
                    <w:p w14:paraId="74F3D26F" w14:textId="77777777" w:rsidR="00C8536B" w:rsidRDefault="00C8536B" w:rsidP="00640166">
                      <w:pPr>
                        <w:numPr>
                          <w:ilvl w:val="0"/>
                          <w:numId w:val="28"/>
                        </w:numPr>
                        <w:rPr>
                          <w:lang w:eastAsia="x-none"/>
                        </w:rPr>
                      </w:pPr>
                      <w:r w:rsidRPr="00ED6A00">
                        <w:rPr>
                          <w:lang w:eastAsia="x-none"/>
                        </w:rPr>
                        <w:t>Note: RACH-less alone is not able to achieve 0ms handover interruption time. RAN2 is expected to make the decision whether RACH-less HO is supported in NR.</w:t>
                      </w:r>
                    </w:p>
                    <w:p w14:paraId="48DCE99B" w14:textId="77777777" w:rsidR="00C8536B" w:rsidRPr="00ED6A00" w:rsidRDefault="00C8536B" w:rsidP="00BD6E1E">
                      <w:pPr>
                        <w:rPr>
                          <w:b/>
                        </w:rPr>
                      </w:pPr>
                      <w:r w:rsidRPr="00ED6A00">
                        <w:rPr>
                          <w:b/>
                          <w:u w:val="single"/>
                        </w:rPr>
                        <w:t>Conclusion</w:t>
                      </w:r>
                      <w:r w:rsidRPr="00ED6A00">
                        <w:rPr>
                          <w:b/>
                        </w:rPr>
                        <w:t>:</w:t>
                      </w:r>
                    </w:p>
                    <w:p w14:paraId="6FB17B7B" w14:textId="5E6AD6C6" w:rsidR="00C8536B" w:rsidRPr="00ED6A00" w:rsidRDefault="00C8536B" w:rsidP="00BD6E1E">
                      <w:pPr>
                        <w:numPr>
                          <w:ilvl w:val="0"/>
                          <w:numId w:val="28"/>
                        </w:numPr>
                        <w:rPr>
                          <w:lang w:eastAsia="x-none"/>
                        </w:rPr>
                      </w:pPr>
                      <w:r w:rsidRPr="00ED6A00">
                        <w:rPr>
                          <w:lang w:eastAsia="x-none"/>
                        </w:rPr>
                        <w:t xml:space="preserve">On UL grant for PUSCH transmission in RACH-less HO, further study whether any enhancement for UL grant indication compared to LTE RACH-less HO is needed.  </w:t>
                      </w:r>
                    </w:p>
                  </w:txbxContent>
                </v:textbox>
                <w10:anchorlock/>
              </v:shape>
            </w:pict>
          </mc:Fallback>
        </mc:AlternateContent>
      </w:r>
    </w:p>
    <w:p w14:paraId="1B291E2D" w14:textId="036B524F" w:rsidR="00521169" w:rsidRDefault="00521169" w:rsidP="00521169">
      <w:pPr>
        <w:pStyle w:val="BodyText"/>
      </w:pPr>
      <w:r>
        <w:t xml:space="preserve">In RACH-less HO/SCG change, Msg1 and Msg2 in the target cell are skipped. Instead, the first transmission in the target cell is Msg3. The signalling diagram for RACH-less HO is depicted in </w:t>
      </w:r>
      <w:r>
        <w:fldChar w:fldCharType="begin"/>
      </w:r>
      <w:r>
        <w:instrText xml:space="preserve"> REF _Ref4485206 \h </w:instrText>
      </w:r>
      <w:r>
        <w:fldChar w:fldCharType="separate"/>
      </w:r>
      <w:r w:rsidR="00C8536B" w:rsidRPr="00CE0424">
        <w:t xml:space="preserve">Figure </w:t>
      </w:r>
      <w:r w:rsidR="00C8536B">
        <w:rPr>
          <w:noProof/>
        </w:rPr>
        <w:t>1</w:t>
      </w:r>
      <w:r>
        <w:fldChar w:fldCharType="end"/>
      </w:r>
      <w:r>
        <w:t>. RACH-less HO was standardized for LTE in Rel-14.</w:t>
      </w:r>
      <w:r w:rsidR="001E71B1">
        <w:t xml:space="preserve"> </w:t>
      </w:r>
    </w:p>
    <w:p w14:paraId="2A4B22F1" w14:textId="2AEB62C1" w:rsidR="009944BC" w:rsidRDefault="009944BC" w:rsidP="00521169">
      <w:pPr>
        <w:pStyle w:val="BodyText"/>
      </w:pPr>
      <w:r>
        <w:t xml:space="preserve">Note that RAN2 has not made any decision to introduce RACH-less HO in NR. </w:t>
      </w:r>
    </w:p>
    <w:p w14:paraId="1377616B" w14:textId="77777777" w:rsidR="00521169" w:rsidRDefault="00521169" w:rsidP="00521169">
      <w:pPr>
        <w:pStyle w:val="TH"/>
      </w:pPr>
      <w:r>
        <w:rPr>
          <w:noProof/>
        </w:rPr>
        <w:lastRenderedPageBreak/>
        <w:drawing>
          <wp:inline distT="0" distB="0" distL="0" distR="0" wp14:anchorId="03013A8D" wp14:editId="0B7466E6">
            <wp:extent cx="3753555" cy="340995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rach-less HO.png"/>
                    <pic:cNvPicPr/>
                  </pic:nvPicPr>
                  <pic:blipFill>
                    <a:blip r:embed="rId11">
                      <a:extLst>
                        <a:ext uri="{28A0092B-C50C-407E-A947-70E740481C1C}">
                          <a14:useLocalDpi xmlns:a14="http://schemas.microsoft.com/office/drawing/2010/main" val="0"/>
                        </a:ext>
                      </a:extLst>
                    </a:blip>
                    <a:stretch>
                      <a:fillRect/>
                    </a:stretch>
                  </pic:blipFill>
                  <pic:spPr>
                    <a:xfrm>
                      <a:off x="0" y="0"/>
                      <a:ext cx="3766682" cy="3421875"/>
                    </a:xfrm>
                    <a:prstGeom prst="rect">
                      <a:avLst/>
                    </a:prstGeom>
                  </pic:spPr>
                </pic:pic>
              </a:graphicData>
            </a:graphic>
          </wp:inline>
        </w:drawing>
      </w:r>
    </w:p>
    <w:p w14:paraId="65E0FAC5" w14:textId="1949014F" w:rsidR="00521169" w:rsidRPr="00E85ADD" w:rsidRDefault="00521169" w:rsidP="00521169">
      <w:pPr>
        <w:pStyle w:val="TF"/>
        <w:rPr>
          <w:lang w:val="en-US"/>
        </w:rPr>
      </w:pPr>
      <w:bookmarkStart w:id="1" w:name="_Ref4485206"/>
      <w:r w:rsidRPr="00CE0424">
        <w:t xml:space="preserve">Figure </w:t>
      </w:r>
      <w:r>
        <w:rPr>
          <w:noProof/>
        </w:rPr>
        <w:fldChar w:fldCharType="begin"/>
      </w:r>
      <w:r>
        <w:rPr>
          <w:noProof/>
        </w:rPr>
        <w:instrText xml:space="preserve"> SEQ Figure \* ARABIC </w:instrText>
      </w:r>
      <w:r>
        <w:rPr>
          <w:noProof/>
        </w:rPr>
        <w:fldChar w:fldCharType="separate"/>
      </w:r>
      <w:r w:rsidR="00C8536B">
        <w:rPr>
          <w:noProof/>
        </w:rPr>
        <w:t>1</w:t>
      </w:r>
      <w:r>
        <w:rPr>
          <w:noProof/>
        </w:rPr>
        <w:fldChar w:fldCharType="end"/>
      </w:r>
      <w:bookmarkEnd w:id="1"/>
      <w:r w:rsidRPr="00CE0424">
        <w:t xml:space="preserve">: </w:t>
      </w:r>
      <w:r w:rsidRPr="00E85ADD">
        <w:rPr>
          <w:lang w:val="en-US"/>
        </w:rPr>
        <w:t xml:space="preserve">RACH-less handover. The first message in the target cell is </w:t>
      </w:r>
      <w:r>
        <w:rPr>
          <w:lang w:val="en-US"/>
        </w:rPr>
        <w:t>Msg3.</w:t>
      </w:r>
    </w:p>
    <w:p w14:paraId="5D5BA092" w14:textId="5128CDC8" w:rsidR="00BC0C8C" w:rsidRPr="00BC0C8C" w:rsidRDefault="00BC0C8C" w:rsidP="00BC0C8C">
      <w:pPr>
        <w:pStyle w:val="Heading3"/>
      </w:pPr>
      <w:r>
        <w:t>2.1.1</w:t>
      </w:r>
      <w:r>
        <w:tab/>
      </w:r>
      <w:r w:rsidRPr="00B65FCB">
        <w:t>T</w:t>
      </w:r>
      <w:r>
        <w:t xml:space="preserve">iming advance </w:t>
      </w:r>
      <w:r w:rsidRPr="00B65FCB">
        <w:t>for target cell</w:t>
      </w:r>
    </w:p>
    <w:p w14:paraId="46B0FA6F" w14:textId="74C2EBFA" w:rsidR="00DD44B4" w:rsidRDefault="00DD44B4" w:rsidP="007C4C4E">
      <w:pPr>
        <w:pStyle w:val="BodyText"/>
        <w:rPr>
          <w:lang w:val="en-US"/>
        </w:rPr>
      </w:pPr>
      <w:r>
        <w:rPr>
          <w:lang w:val="en-US"/>
        </w:rPr>
        <w:t xml:space="preserve">In </w:t>
      </w:r>
      <w:r w:rsidR="00B6243A">
        <w:rPr>
          <w:lang w:val="en-US"/>
        </w:rPr>
        <w:t xml:space="preserve">RAN1#97, it was concluded </w:t>
      </w:r>
      <w:bookmarkStart w:id="2" w:name="_Hlk16839565"/>
      <w:r w:rsidR="00B6243A">
        <w:rPr>
          <w:lang w:val="en-US"/>
        </w:rPr>
        <w:t xml:space="preserve">that NR can at least support TA </w:t>
      </w:r>
      <w:r w:rsidR="00B6243A" w:rsidRPr="00B6243A">
        <w:rPr>
          <w:lang w:val="en-US"/>
        </w:rPr>
        <w:t xml:space="preserve">scenarios where target cell TA is zero or same as one of serving cell </w:t>
      </w:r>
      <w:proofErr w:type="spellStart"/>
      <w:r w:rsidR="00B6243A" w:rsidRPr="00B6243A">
        <w:rPr>
          <w:lang w:val="en-US"/>
        </w:rPr>
        <w:t>TAs</w:t>
      </w:r>
      <w:bookmarkEnd w:id="2"/>
      <w:r w:rsidR="00B6243A">
        <w:rPr>
          <w:lang w:val="en-US"/>
        </w:rPr>
        <w:t>.</w:t>
      </w:r>
      <w:proofErr w:type="spellEnd"/>
      <w:r w:rsidR="00B6243A">
        <w:rPr>
          <w:lang w:val="en-US"/>
        </w:rPr>
        <w:t xml:space="preserve"> In addition, three extensions were discussed that would enable operation in other TA scenarios as well. Essentially, two options (option 1 and 3) were NW-based, and option 2 was UE-based.</w:t>
      </w:r>
    </w:p>
    <w:p w14:paraId="31C6F2FE" w14:textId="4C022C7F" w:rsidR="007907BC" w:rsidRDefault="007907BC" w:rsidP="007907BC">
      <w:pPr>
        <w:pStyle w:val="BodyText"/>
      </w:pPr>
      <w:r>
        <w:t xml:space="preserve">RAN4 </w:t>
      </w:r>
      <w:r w:rsidR="00B6243A">
        <w:t xml:space="preserve">recently </w:t>
      </w:r>
      <w:r>
        <w:t xml:space="preserve">agreed to allow </w:t>
      </w:r>
      <w:r w:rsidR="007A118D">
        <w:t>one-shot</w:t>
      </w:r>
      <w:r>
        <w:t xml:space="preserve"> update of TA in the beam management context </w:t>
      </w:r>
      <w:r>
        <w:fldChar w:fldCharType="begin"/>
      </w:r>
      <w:r>
        <w:instrText xml:space="preserve"> REF _Ref4570672 \r \h </w:instrText>
      </w:r>
      <w:r>
        <w:fldChar w:fldCharType="separate"/>
      </w:r>
      <w:r w:rsidR="00C8536B">
        <w:t>[7]</w:t>
      </w:r>
      <w:r>
        <w:fldChar w:fldCharType="end"/>
      </w:r>
      <w:r w:rsidR="00B6243A">
        <w:t xml:space="preserve">: the UE would autonomously update its TA if the DL timing reference has changes. </w:t>
      </w:r>
      <w:proofErr w:type="gramStart"/>
      <w:r>
        <w:t>It would seem that</w:t>
      </w:r>
      <w:r w:rsidR="00B6243A">
        <w:t xml:space="preserve"> this</w:t>
      </w:r>
      <w:proofErr w:type="gramEnd"/>
      <w:r w:rsidR="00B6243A">
        <w:t xml:space="preserve"> is similar to option 2: as part of a (RACH-less) HO, the DL timing reference would change, and the UE could autonomously update its TA</w:t>
      </w:r>
      <w:r>
        <w:t>.</w:t>
      </w:r>
    </w:p>
    <w:p w14:paraId="19EB768E" w14:textId="4EE1A008" w:rsidR="007907BC" w:rsidRDefault="007907BC" w:rsidP="007907BC">
      <w:pPr>
        <w:pStyle w:val="BodyText"/>
      </w:pPr>
      <w:bookmarkStart w:id="3" w:name="_Hlk4571253"/>
      <w:r>
        <w:t xml:space="preserve">In the RAN4 paper </w:t>
      </w:r>
      <w:r>
        <w:fldChar w:fldCharType="begin"/>
      </w:r>
      <w:r>
        <w:instrText xml:space="preserve"> REF _Ref7504594 \r \h </w:instrText>
      </w:r>
      <w:r>
        <w:fldChar w:fldCharType="separate"/>
      </w:r>
      <w:r w:rsidR="00C8536B">
        <w:t>[12]</w:t>
      </w:r>
      <w:r>
        <w:fldChar w:fldCharType="end"/>
      </w:r>
      <w:r>
        <w:t>, we argue that RACH-less HO with different TAs is indeed feasible.</w:t>
      </w:r>
      <w:r w:rsidRPr="00E24B35">
        <w:t xml:space="preserve"> </w:t>
      </w:r>
      <w:r>
        <w:t xml:space="preserve">It is explained that </w:t>
      </w:r>
      <w:r w:rsidRPr="00E24B35">
        <w:t>the</w:t>
      </w:r>
      <w:r>
        <w:t xml:space="preserve"> terms not related to BS timing errors are insignificant, implying that </w:t>
      </w:r>
      <w:proofErr w:type="gramStart"/>
      <w:r>
        <w:t>as long as</w:t>
      </w:r>
      <w:proofErr w:type="gramEnd"/>
      <w:r>
        <w:t xml:space="preserve"> the BSs are sufficiently synchronized, the UE may calculate the TA with sufficient accuracy. It is further explained that it is indeed feasible to achieve the required level of synchronization between BSs. Finally, and most importantly, the BS timing uncertainty is known to the NW, and based on that information, the NW may choose to enable </w:t>
      </w:r>
      <w:r w:rsidR="007A118D">
        <w:t xml:space="preserve">calculated </w:t>
      </w:r>
      <w:r>
        <w:t>TA (</w:t>
      </w:r>
      <w:proofErr w:type="gramStart"/>
      <w:r>
        <w:t>and also</w:t>
      </w:r>
      <w:proofErr w:type="gramEnd"/>
      <w:r>
        <w:t xml:space="preserve"> bear the consequences if the accuracy is insufficient)</w:t>
      </w:r>
      <w:r w:rsidR="00F12A5F">
        <w:t>:</w:t>
      </w:r>
    </w:p>
    <w:p w14:paraId="792FE3FF" w14:textId="29EDD726" w:rsidR="007907BC" w:rsidRDefault="007907BC" w:rsidP="007907BC">
      <w:pPr>
        <w:pStyle w:val="Observation"/>
      </w:pPr>
      <w:bookmarkStart w:id="4" w:name="_Ref7505427"/>
      <w:bookmarkStart w:id="5" w:name="_Toc7514362"/>
      <w:bookmarkStart w:id="6" w:name="_Toc16874285"/>
      <w:r>
        <w:t xml:space="preserve">The NW can choose to enable </w:t>
      </w:r>
      <w:r w:rsidR="007A118D">
        <w:t>calculated</w:t>
      </w:r>
      <w:r>
        <w:t xml:space="preserve"> TA only in scenarios where the BS timing uncertainty is sufficiently small.</w:t>
      </w:r>
      <w:bookmarkEnd w:id="4"/>
      <w:bookmarkEnd w:id="5"/>
      <w:bookmarkEnd w:id="6"/>
    </w:p>
    <w:p w14:paraId="73A44AC0" w14:textId="16561BA6" w:rsidR="00F12A5F" w:rsidRDefault="00F12A5F" w:rsidP="007907BC">
      <w:pPr>
        <w:pStyle w:val="BodyText"/>
      </w:pPr>
      <w:r>
        <w:t>However, the feasibility of using a calculated TA is a RAN4 decision, and that discussion should be performed in RAN4:</w:t>
      </w:r>
    </w:p>
    <w:p w14:paraId="71A40EE6" w14:textId="50629952" w:rsidR="00F12A5F" w:rsidRPr="00F12A5F" w:rsidRDefault="00F12A5F" w:rsidP="00F12A5F">
      <w:pPr>
        <w:pStyle w:val="Proposal"/>
      </w:pPr>
      <w:bookmarkStart w:id="7" w:name="_Toc16874297"/>
      <w:r w:rsidRPr="00F12A5F">
        <w:rPr>
          <w:rStyle w:val="normaltextrun"/>
        </w:rPr>
        <w:t>RAN1 to await further progress in RAN4 regarding the possibility to use a calculated TA value for the target cell at RACH-less HO.</w:t>
      </w:r>
      <w:bookmarkEnd w:id="7"/>
      <w:r w:rsidRPr="00F12A5F">
        <w:rPr>
          <w:rStyle w:val="eop"/>
        </w:rPr>
        <w:t> </w:t>
      </w:r>
    </w:p>
    <w:p w14:paraId="006F6688" w14:textId="0ED5796A" w:rsidR="00F12A5F" w:rsidRPr="00F12A5F" w:rsidRDefault="00F12A5F" w:rsidP="007907BC">
      <w:pPr>
        <w:pStyle w:val="BodyText"/>
        <w:rPr>
          <w:lang w:val="en-US"/>
        </w:rPr>
      </w:pPr>
      <w:r>
        <w:rPr>
          <w:lang w:val="en-US"/>
        </w:rPr>
        <w:t xml:space="preserve">If RAN4 decides that calculated TA is indeed feasible, RAN1 could revisit the situation to decide if there is an RAN1 impact of the </w:t>
      </w:r>
      <w:r w:rsidR="00BD6E1E">
        <w:rPr>
          <w:lang w:val="en-US"/>
        </w:rPr>
        <w:t>calculated</w:t>
      </w:r>
      <w:r>
        <w:rPr>
          <w:lang w:val="en-US"/>
        </w:rPr>
        <w:t xml:space="preserve"> TA.</w:t>
      </w:r>
    </w:p>
    <w:p w14:paraId="30FA2B9E" w14:textId="68DEFBA4" w:rsidR="00B6243A" w:rsidRPr="001E71B1" w:rsidRDefault="00B6243A" w:rsidP="006D671E">
      <w:pPr>
        <w:pStyle w:val="BodyText"/>
      </w:pPr>
      <w:r w:rsidRPr="001E71B1">
        <w:t xml:space="preserve">If option 2 is agreed, options 1 and 3 become superfluous: RACH-less HO can handle a </w:t>
      </w:r>
      <w:proofErr w:type="gramStart"/>
      <w:r w:rsidRPr="001E71B1">
        <w:t>sufficient</w:t>
      </w:r>
      <w:proofErr w:type="gramEnd"/>
      <w:r w:rsidRPr="001E71B1">
        <w:t xml:space="preserve"> variety of TA scenarios. In fact, </w:t>
      </w:r>
      <w:r w:rsidR="00B059F5" w:rsidRPr="001E71B1">
        <w:t>the main limitation of option 2 is that it only works in synchronized network, also exists for options 1 and 3: there is no way for the NW to distinguish between a propagation delay difference and a base station timing difference.</w:t>
      </w:r>
    </w:p>
    <w:p w14:paraId="4D68A436" w14:textId="65CBAFAA" w:rsidR="00B059F5" w:rsidRPr="001E71B1" w:rsidRDefault="00B059F5" w:rsidP="00B059F5">
      <w:pPr>
        <w:pStyle w:val="Observation"/>
      </w:pPr>
      <w:bookmarkStart w:id="8" w:name="_Toc16874286"/>
      <w:r w:rsidRPr="001E71B1">
        <w:t>Options 1 and 3 still require that the source and target cells are synchronized</w:t>
      </w:r>
      <w:r w:rsidR="001E71B1" w:rsidRPr="001E71B1">
        <w:t>, i.e., that the timing difference is fixed and known.</w:t>
      </w:r>
      <w:bookmarkEnd w:id="8"/>
    </w:p>
    <w:p w14:paraId="6C94AE29" w14:textId="714A31C3" w:rsidR="006D671E" w:rsidRDefault="004F7C92" w:rsidP="006D671E">
      <w:pPr>
        <w:pStyle w:val="BodyText"/>
      </w:pPr>
      <w:r>
        <w:t>There are two differences between option 1 and 3:</w:t>
      </w:r>
    </w:p>
    <w:p w14:paraId="4663FA47" w14:textId="0002E786" w:rsidR="004F7C92" w:rsidRDefault="004F7C92" w:rsidP="004F7C92">
      <w:pPr>
        <w:pStyle w:val="BodyText"/>
        <w:numPr>
          <w:ilvl w:val="0"/>
          <w:numId w:val="29"/>
        </w:numPr>
      </w:pPr>
      <w:r>
        <w:lastRenderedPageBreak/>
        <w:t>In option 3, it is explicitly stated that the TA in the target is estimated by the NW from an SRS transmission in the source cell. In our understanding, if the NW provides the TA to the UE, the TA estimation method is up to NW implementation, at least from a RAN1 point of view.</w:t>
      </w:r>
    </w:p>
    <w:p w14:paraId="0A78A0CD" w14:textId="6A813DCB" w:rsidR="00104AEF" w:rsidRDefault="00104AEF" w:rsidP="004F7C92">
      <w:pPr>
        <w:pStyle w:val="BodyText"/>
        <w:numPr>
          <w:ilvl w:val="0"/>
          <w:numId w:val="29"/>
        </w:numPr>
      </w:pPr>
      <w:r>
        <w:t xml:space="preserve">In option 1, it is stated that the NW transmits a timing refinement factor, whereas in option 3, the actual TA is sent to the UE. We do not see any benefit to signal a timing adjustment refinement rather than the absolute TA: </w:t>
      </w:r>
      <w:r w:rsidR="00BB7CDA">
        <w:t xml:space="preserve">to facilitate signalling of a refinement factor, </w:t>
      </w:r>
      <w:r>
        <w:t xml:space="preserve">the NW </w:t>
      </w:r>
      <w:proofErr w:type="gramStart"/>
      <w:r w:rsidR="00BB7CDA">
        <w:t xml:space="preserve">has </w:t>
      </w:r>
      <w:r>
        <w:t>to</w:t>
      </w:r>
      <w:proofErr w:type="gramEnd"/>
      <w:r>
        <w:t xml:space="preserve"> track the TA currently used by the UE.</w:t>
      </w:r>
    </w:p>
    <w:p w14:paraId="4EDB5222" w14:textId="5708F12A" w:rsidR="00104AEF" w:rsidRDefault="00BD6E1E" w:rsidP="00104AEF">
      <w:pPr>
        <w:pStyle w:val="BodyText"/>
      </w:pPr>
      <w:r>
        <w:t>If option 2 is ruled out, a</w:t>
      </w:r>
      <w:r w:rsidR="00104AEF">
        <w:t xml:space="preserve"> NW-based option </w:t>
      </w:r>
      <w:r>
        <w:t xml:space="preserve">that is a </w:t>
      </w:r>
      <w:r w:rsidR="001E71B1">
        <w:t xml:space="preserve">combination </w:t>
      </w:r>
      <w:r>
        <w:t>between</w:t>
      </w:r>
      <w:r w:rsidR="001E71B1">
        <w:t xml:space="preserve"> option 1 and 3</w:t>
      </w:r>
      <w:r>
        <w:t xml:space="preserve"> may provide some benefit</w:t>
      </w:r>
      <w:r w:rsidR="001E71B1">
        <w:t>:</w:t>
      </w:r>
    </w:p>
    <w:p w14:paraId="21414007" w14:textId="06CE9E6B" w:rsidR="001E71B1" w:rsidRPr="001E71B1" w:rsidRDefault="001E71B1" w:rsidP="001E71B1">
      <w:pPr>
        <w:pStyle w:val="Proposal"/>
      </w:pPr>
      <w:bookmarkStart w:id="9" w:name="_Toc16874298"/>
      <w:r>
        <w:rPr>
          <w:lang w:val="en-US"/>
        </w:rPr>
        <w:t>If RACH-less handover is introduced in NR</w:t>
      </w:r>
      <w:r w:rsidR="00BD6E1E">
        <w:rPr>
          <w:lang w:val="en-US"/>
        </w:rPr>
        <w:t xml:space="preserve"> and calculated TA is ruled out</w:t>
      </w:r>
      <w:r>
        <w:rPr>
          <w:lang w:val="en-US"/>
        </w:rPr>
        <w:t>, the configuration should support that the network can set a specific TA value for the target cell, which is different from 0.</w:t>
      </w:r>
      <w:bookmarkEnd w:id="9"/>
    </w:p>
    <w:bookmarkEnd w:id="3"/>
    <w:p w14:paraId="1C6A2CB5" w14:textId="59BD1FD8" w:rsidR="00BC0C8C" w:rsidRDefault="00BC0C8C" w:rsidP="00BC0C8C">
      <w:pPr>
        <w:pStyle w:val="Heading3"/>
      </w:pPr>
      <w:r>
        <w:t>2.1.2</w:t>
      </w:r>
      <w:r>
        <w:tab/>
        <w:t>UL grants configuration and Tx/Rx beam related aspects</w:t>
      </w:r>
    </w:p>
    <w:p w14:paraId="3C51C5F0" w14:textId="77777777" w:rsidR="00BC0C8C" w:rsidRPr="0079562C" w:rsidRDefault="00BC0C8C" w:rsidP="00BC0C8C">
      <w:pPr>
        <w:pStyle w:val="BodyText"/>
      </w:pPr>
      <w:r>
        <w:t>Since there is no Msg2 transmitted in the target cell, the UE must be provided with the UL resources in another way. For LTE, two different ways have been proposed:</w:t>
      </w:r>
    </w:p>
    <w:p w14:paraId="282353A4" w14:textId="77777777" w:rsidR="00BC0C8C" w:rsidRDefault="00BC0C8C" w:rsidP="00BC0C8C">
      <w:pPr>
        <w:pStyle w:val="BodyText"/>
        <w:numPr>
          <w:ilvl w:val="0"/>
          <w:numId w:val="24"/>
        </w:numPr>
      </w:pPr>
      <w:r>
        <w:t>Preschedule UL resources in the RRC reconfiguration message.</w:t>
      </w:r>
    </w:p>
    <w:p w14:paraId="6E4C910B" w14:textId="77777777" w:rsidR="00BC0C8C" w:rsidRDefault="00BC0C8C" w:rsidP="00BC0C8C">
      <w:pPr>
        <w:pStyle w:val="BodyText"/>
        <w:numPr>
          <w:ilvl w:val="0"/>
          <w:numId w:val="24"/>
        </w:numPr>
      </w:pPr>
      <w:r>
        <w:t>Dynamically schedule UL resources using PDCCH in target cell</w:t>
      </w:r>
    </w:p>
    <w:p w14:paraId="0A65445E" w14:textId="308E9D0B" w:rsidR="00BC0C8C" w:rsidRDefault="00BC0C8C" w:rsidP="00BC0C8C">
      <w:pPr>
        <w:pStyle w:val="BodyText"/>
      </w:pPr>
      <w:r>
        <w:t>So far, the only identified physical layer aspects are related to the beam formed reception and transmission. This is true for both allocation methods.</w:t>
      </w:r>
    </w:p>
    <w:p w14:paraId="1007B5D5" w14:textId="03B01F53" w:rsidR="004B7717" w:rsidRDefault="00BC0C8C" w:rsidP="00521169">
      <w:pPr>
        <w:pStyle w:val="BodyText"/>
      </w:pPr>
      <w:bookmarkStart w:id="10" w:name="_Hlk4572194"/>
      <w:r>
        <w:t xml:space="preserve">In normal handover, the UE selects the best DL beam based on measurements performed just before the transmission of Msg1. Based on the best DL beam, the UE determines the RACH resource, and its Tx beam. The selected DL reference signal (beam) may be different from the beam(s) that triggered the neighbour cell report. Hence, the NW may not know which RACH resource the UE selects. </w:t>
      </w:r>
      <w:r w:rsidR="004B7717">
        <w:t>To facilitate a gNB implementation based on analogue beamforming, the NW may configure RACH opportunities that are time-multiplexed. The gNB will then sweep its Rx beam during the RACH opportunities. Note that the gNB needs to perform this sweep anyway to support initial access.</w:t>
      </w:r>
    </w:p>
    <w:p w14:paraId="07BE04CA" w14:textId="0D242CA2" w:rsidR="004B7717" w:rsidRDefault="004B7717" w:rsidP="00521169">
      <w:pPr>
        <w:pStyle w:val="BodyText"/>
      </w:pPr>
      <w:r>
        <w:t xml:space="preserve">The question then arises if we should allow the same flexibility for RACH-less handover: should we allow the UE to re-select the DL beam just before transmission of Msg3, and configure several PUSCH resources corresponding to different beams? Clearly, this would require the gNB to use different Rx beams for the different PUSCH resources, leading to additional overhead. In contrast to the time slots reserved for PRACH transmission (which are reused for initial access purposes), the resources reserved for Msg3 cannot be used for anything else. Furthermore, the PUSCH transmissions will most typically use a full slot, in contrast to the PRACH transmissions. </w:t>
      </w:r>
    </w:p>
    <w:p w14:paraId="288A0D92" w14:textId="2FC3770D" w:rsidR="00F8039D" w:rsidRDefault="002D0F84" w:rsidP="002D0F84">
      <w:pPr>
        <w:pStyle w:val="BodyText"/>
      </w:pPr>
      <w:r>
        <w:t xml:space="preserve">Based on the above discussion, we realize that the NW cannot be forced to assign different resources corresponding to </w:t>
      </w:r>
      <w:r w:rsidRPr="00F8303C">
        <w:rPr>
          <w:i/>
        </w:rPr>
        <w:t>all</w:t>
      </w:r>
      <w:r>
        <w:t xml:space="preserve"> the different gNB Tx beams. It should be possible to configure only a </w:t>
      </w:r>
      <w:r w:rsidR="00BB7CDA">
        <w:t>sub</w:t>
      </w:r>
      <w:r>
        <w:t>set of UL resources for Msg3 transmission, corresponding to a subset of the gNB TX beams</w:t>
      </w:r>
      <w:r w:rsidR="00F8039D">
        <w:t>:</w:t>
      </w:r>
    </w:p>
    <w:p w14:paraId="5337651E" w14:textId="77777777" w:rsidR="00F8039D" w:rsidRPr="009427A8" w:rsidRDefault="00F8039D" w:rsidP="00F8039D">
      <w:pPr>
        <w:pStyle w:val="Proposal"/>
        <w:tabs>
          <w:tab w:val="num" w:pos="1304"/>
        </w:tabs>
        <w:ind w:left="1304" w:hanging="1304"/>
      </w:pPr>
      <w:bookmarkStart w:id="11" w:name="_Toc536602830"/>
      <w:bookmarkStart w:id="12" w:name="_Toc536621059"/>
      <w:bookmarkStart w:id="13" w:name="_Toc536621995"/>
      <w:bookmarkStart w:id="14" w:name="_Toc275964"/>
      <w:bookmarkStart w:id="15" w:name="_Toc423998"/>
      <w:bookmarkStart w:id="16" w:name="_Toc429833"/>
      <w:bookmarkStart w:id="17" w:name="_Toc796362"/>
      <w:bookmarkStart w:id="18" w:name="_Toc799828"/>
      <w:bookmarkStart w:id="19" w:name="_Toc964534"/>
      <w:bookmarkStart w:id="20" w:name="_Toc970856"/>
      <w:bookmarkStart w:id="21" w:name="_Toc976081"/>
      <w:bookmarkStart w:id="22" w:name="_Toc976569"/>
      <w:bookmarkStart w:id="23" w:name="_Toc1033760"/>
      <w:bookmarkStart w:id="24" w:name="_Toc7018652"/>
      <w:bookmarkStart w:id="25" w:name="_Toc7093242"/>
      <w:bookmarkStart w:id="26" w:name="_Toc7093681"/>
      <w:bookmarkStart w:id="27" w:name="_Toc7268135"/>
      <w:bookmarkStart w:id="28" w:name="_Toc7280110"/>
      <w:bookmarkStart w:id="29" w:name="_Toc7281621"/>
      <w:bookmarkStart w:id="30" w:name="_Toc7698752"/>
      <w:bookmarkStart w:id="31" w:name="_Toc7703773"/>
      <w:bookmarkStart w:id="32" w:name="_Toc7704663"/>
      <w:bookmarkStart w:id="33" w:name="_Toc16084892"/>
      <w:bookmarkStart w:id="34" w:name="_Toc16670289"/>
      <w:bookmarkStart w:id="35" w:name="_Toc16670552"/>
      <w:bookmarkStart w:id="36" w:name="_Toc16672866"/>
      <w:bookmarkStart w:id="37" w:name="_Toc16684378"/>
      <w:bookmarkStart w:id="38" w:name="_Toc16684409"/>
      <w:bookmarkStart w:id="39" w:name="_Toc16684458"/>
      <w:bookmarkStart w:id="40" w:name="_Toc16874299"/>
      <w:r>
        <w:t xml:space="preserve">If RACH-less HO is introduced in NR, it should be possible to limit </w:t>
      </w:r>
      <w:r>
        <w:rPr>
          <w:lang w:val="en-US"/>
        </w:rPr>
        <w:t>the validity of the RACH-less HO configuration to a single or a few DL beam(s). If the UE enters a DL beam without valid RACH-less HO configuration, it uses the RACH-procedure there.</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1839200" w14:textId="77777777" w:rsidR="0077713E" w:rsidRDefault="0077713E" w:rsidP="0077713E">
      <w:pPr>
        <w:pStyle w:val="BodyText"/>
      </w:pPr>
      <w:r>
        <w:t xml:space="preserve">Since the NW may allocate UL resources corresponding to several beams, the UE has access to several resources for its Msg3 transmission. </w:t>
      </w:r>
      <w:r>
        <w:rPr>
          <w:lang w:val="en-US"/>
        </w:rPr>
        <w:t xml:space="preserve">All the pre-allocated UL grants should then be valid for transmission of the Msg3 </w:t>
      </w:r>
      <w:proofErr w:type="gramStart"/>
      <w:r>
        <w:rPr>
          <w:lang w:val="en-US"/>
        </w:rPr>
        <w:t>as long as</w:t>
      </w:r>
      <w:proofErr w:type="gramEnd"/>
      <w:r>
        <w:rPr>
          <w:lang w:val="en-US"/>
        </w:rPr>
        <w:t xml:space="preserve"> the RACH-less configuration is valid for the selected DL beam. The pre-allocated UL grants are thus not configured separately for different DL beams:</w:t>
      </w:r>
    </w:p>
    <w:p w14:paraId="60BD8426" w14:textId="7E76C6C4" w:rsidR="0077713E" w:rsidRDefault="0077713E" w:rsidP="002D0F84">
      <w:pPr>
        <w:pStyle w:val="Proposal"/>
        <w:tabs>
          <w:tab w:val="num" w:pos="1304"/>
        </w:tabs>
        <w:ind w:left="1304" w:hanging="1304"/>
      </w:pPr>
      <w:bookmarkStart w:id="41" w:name="_Toc7281622"/>
      <w:bookmarkStart w:id="42" w:name="_Toc7698753"/>
      <w:bookmarkStart w:id="43" w:name="_Toc7703774"/>
      <w:bookmarkStart w:id="44" w:name="_Toc7704664"/>
      <w:bookmarkStart w:id="45" w:name="_Toc16084893"/>
      <w:bookmarkStart w:id="46" w:name="_Toc16670290"/>
      <w:bookmarkStart w:id="47" w:name="_Toc16670553"/>
      <w:bookmarkStart w:id="48" w:name="_Toc16672867"/>
      <w:bookmarkStart w:id="49" w:name="_Toc16684379"/>
      <w:bookmarkStart w:id="50" w:name="_Toc16684410"/>
      <w:bookmarkStart w:id="51" w:name="_Toc16684459"/>
      <w:bookmarkStart w:id="52" w:name="_Toc16874300"/>
      <w:r>
        <w:t>If RACH-less HO is introduced in NR, all the pre-allocated UL grants should be valid for the Msg3 transmission (</w:t>
      </w:r>
      <w:proofErr w:type="gramStart"/>
      <w:r>
        <w:t>as long as</w:t>
      </w:r>
      <w:proofErr w:type="gramEnd"/>
      <w:r>
        <w:t xml:space="preserve"> the RACH-less configuration is valid for the selected DL beam).</w:t>
      </w:r>
      <w:bookmarkEnd w:id="41"/>
      <w:bookmarkEnd w:id="42"/>
      <w:bookmarkEnd w:id="43"/>
      <w:bookmarkEnd w:id="44"/>
      <w:bookmarkEnd w:id="45"/>
      <w:bookmarkEnd w:id="46"/>
      <w:bookmarkEnd w:id="47"/>
      <w:bookmarkEnd w:id="48"/>
      <w:bookmarkEnd w:id="49"/>
      <w:bookmarkEnd w:id="50"/>
      <w:bookmarkEnd w:id="51"/>
      <w:bookmarkEnd w:id="52"/>
    </w:p>
    <w:p w14:paraId="4218C7ED" w14:textId="070698F2" w:rsidR="002D0F84" w:rsidRDefault="0077713E" w:rsidP="002D0F84">
      <w:pPr>
        <w:pStyle w:val="BodyText"/>
      </w:pPr>
      <w:r>
        <w:t>T</w:t>
      </w:r>
      <w:r w:rsidR="002D0F84">
        <w:t xml:space="preserve">he UE can choose </w:t>
      </w:r>
      <w:r w:rsidR="009944BC">
        <w:t>its</w:t>
      </w:r>
      <w:r w:rsidR="00F8039D">
        <w:t xml:space="preserve"> </w:t>
      </w:r>
      <w:r w:rsidR="002D0F84">
        <w:t>TX beam based on the corresponding DL RS.  In the RAN1 specifications, the term ‘beam’ is not used. To specify the spatial characteristics of an UL transmission, the spatial relation concept is used. For RACH-less handover, we propose to reuse that concept also for Msg3:</w:t>
      </w:r>
    </w:p>
    <w:p w14:paraId="4BBAA869" w14:textId="0F4C34B3" w:rsidR="002D0F84" w:rsidRDefault="00EB3FE9" w:rsidP="002D0F84">
      <w:pPr>
        <w:pStyle w:val="Proposal"/>
      </w:pPr>
      <w:bookmarkStart w:id="53" w:name="_Toc7514365"/>
      <w:bookmarkStart w:id="54" w:name="_Hlk4574572"/>
      <w:bookmarkStart w:id="55" w:name="_Toc16874301"/>
      <w:r>
        <w:rPr>
          <w:lang w:val="en-US"/>
        </w:rPr>
        <w:t xml:space="preserve">If RACH-less handover is introduced in </w:t>
      </w:r>
      <w:r w:rsidR="0077713E">
        <w:rPr>
          <w:lang w:val="en-US"/>
        </w:rPr>
        <w:t>NR,</w:t>
      </w:r>
      <w:r>
        <w:rPr>
          <w:lang w:val="en-US"/>
        </w:rPr>
        <w:t xml:space="preserve"> </w:t>
      </w:r>
      <w:r w:rsidR="002D0F84">
        <w:t>the UE shall use a spatial relation defined by a DL RS selected from a set of RSs signalled by the NW</w:t>
      </w:r>
      <w:r>
        <w:t xml:space="preserve"> to transmit Msg3</w:t>
      </w:r>
      <w:r w:rsidR="002D0F84">
        <w:t>.</w:t>
      </w:r>
      <w:bookmarkEnd w:id="53"/>
      <w:bookmarkEnd w:id="55"/>
    </w:p>
    <w:bookmarkEnd w:id="54"/>
    <w:p w14:paraId="00A1374C" w14:textId="57A0F1C1" w:rsidR="004B7717" w:rsidRDefault="004B7717" w:rsidP="00521169">
      <w:pPr>
        <w:pStyle w:val="BodyText"/>
      </w:pPr>
      <w:r>
        <w:lastRenderedPageBreak/>
        <w:t xml:space="preserve">For the </w:t>
      </w:r>
      <w:r w:rsidR="002D0F84">
        <w:t xml:space="preserve">corresponding </w:t>
      </w:r>
      <w:r>
        <w:t>DL reception</w:t>
      </w:r>
      <w:r w:rsidR="002D0F84">
        <w:t>s</w:t>
      </w:r>
      <w:r>
        <w:t>, we reuse the QCL framework:</w:t>
      </w:r>
    </w:p>
    <w:p w14:paraId="52D678CC" w14:textId="77777777" w:rsidR="002D0F84" w:rsidRDefault="002D0F84" w:rsidP="002D0F84">
      <w:pPr>
        <w:pStyle w:val="Proposal"/>
      </w:pPr>
      <w:bookmarkStart w:id="56" w:name="_Toc7514366"/>
      <w:bookmarkStart w:id="57" w:name="_Toc16874302"/>
      <w:r>
        <w:t xml:space="preserve">Until reconfigured/activated, the UE may assume that all DL signals from the target gNB are </w:t>
      </w:r>
      <w:r w:rsidRPr="00357000">
        <w:t>quasi co-located with respect to QCL-</w:t>
      </w:r>
      <w:proofErr w:type="spellStart"/>
      <w:r w:rsidRPr="00357000">
        <w:t>TypeA</w:t>
      </w:r>
      <w:proofErr w:type="spellEnd"/>
      <w:r w:rsidRPr="00357000">
        <w:t>, and QCL-</w:t>
      </w:r>
      <w:proofErr w:type="spellStart"/>
      <w:r w:rsidRPr="00357000">
        <w:t>TypeD</w:t>
      </w:r>
      <w:proofErr w:type="spellEnd"/>
      <w:r w:rsidRPr="00357000">
        <w:t xml:space="preserve"> properties</w:t>
      </w:r>
      <w:r>
        <w:t xml:space="preserve"> with the selected DL RS.</w:t>
      </w:r>
      <w:bookmarkEnd w:id="56"/>
      <w:bookmarkEnd w:id="57"/>
    </w:p>
    <w:p w14:paraId="5687E7F6" w14:textId="7D188F0B" w:rsidR="004B7717" w:rsidRDefault="004B7717" w:rsidP="004B7717">
      <w:pPr>
        <w:pStyle w:val="BodyText"/>
      </w:pPr>
      <w:r>
        <w:t xml:space="preserve">Thus, the UE will use the </w:t>
      </w:r>
      <w:r w:rsidR="002D0F84">
        <w:t xml:space="preserve">selected </w:t>
      </w:r>
      <w:r>
        <w:t>RS both for DL reception and UL transmission.</w:t>
      </w:r>
    </w:p>
    <w:p w14:paraId="3EE90366" w14:textId="4C9A3BEA" w:rsidR="00F474A5" w:rsidRDefault="00F474A5" w:rsidP="00F474A5">
      <w:pPr>
        <w:pStyle w:val="BodyText"/>
      </w:pPr>
      <w:r>
        <w:t xml:space="preserve">Additionally, the </w:t>
      </w:r>
      <w:r w:rsidR="00595558">
        <w:t>selected</w:t>
      </w:r>
      <w:r>
        <w:t xml:space="preserve"> DL RS is used as pathloss reference RS in the PUSCH power control:</w:t>
      </w:r>
    </w:p>
    <w:p w14:paraId="0C343481" w14:textId="28202A83" w:rsidR="00F474A5" w:rsidRDefault="00F474A5" w:rsidP="00F474A5">
      <w:pPr>
        <w:pStyle w:val="Proposal"/>
      </w:pPr>
      <w:bookmarkStart w:id="58" w:name="_Toc4567454"/>
      <w:bookmarkStart w:id="59" w:name="_Toc16874303"/>
      <w:r>
        <w:t xml:space="preserve">The Msg3 Tx power is determined using the PUSCH power control rules specified in section 7.1.1. in </w:t>
      </w:r>
      <w:r>
        <w:fldChar w:fldCharType="begin"/>
      </w:r>
      <w:r>
        <w:instrText xml:space="preserve"> REF _Ref4574765 \r \h </w:instrText>
      </w:r>
      <w:r>
        <w:fldChar w:fldCharType="separate"/>
      </w:r>
      <w:r w:rsidR="00C8536B">
        <w:t>[1]</w:t>
      </w:r>
      <w:r>
        <w:fldChar w:fldCharType="end"/>
      </w:r>
      <w:r>
        <w:t xml:space="preserve"> using the RS used for QCL assumptions and spatial relation determination as pathloss reference RS.</w:t>
      </w:r>
      <w:bookmarkEnd w:id="58"/>
      <w:bookmarkEnd w:id="59"/>
    </w:p>
    <w:p w14:paraId="74F5A0D5" w14:textId="77777777" w:rsidR="002D0F84" w:rsidRDefault="002D0F84" w:rsidP="004B7717">
      <w:pPr>
        <w:pStyle w:val="BodyText"/>
      </w:pPr>
      <w:r>
        <w:t xml:space="preserve">For normal HO, several DL RSs (beams) can be mapped to the same RACH occasion, i.e., the time/frequency resource where the PRACH preamble is transmitted. For RACH-less HO, the RACH occasion corresponds to the Msg3 allocation, and here we stress that it is important to keep the corresponding many-to-one mapping for RACH-less HO: </w:t>
      </w:r>
    </w:p>
    <w:p w14:paraId="28727DA2" w14:textId="77777777" w:rsidR="00F474A5" w:rsidRDefault="00F474A5" w:rsidP="00F474A5">
      <w:pPr>
        <w:pStyle w:val="Proposal"/>
      </w:pPr>
      <w:bookmarkStart w:id="60" w:name="_Toc7514367"/>
      <w:bookmarkStart w:id="61" w:name="_Toc16874304"/>
      <w:r>
        <w:t>In RACH-less HO, it should be possible to map several DL RSs to the same Msg3 allocation.</w:t>
      </w:r>
      <w:bookmarkEnd w:id="60"/>
      <w:bookmarkEnd w:id="61"/>
    </w:p>
    <w:p w14:paraId="61475EDA" w14:textId="77777777" w:rsidR="00323F74" w:rsidRPr="00657D20" w:rsidRDefault="00F474A5" w:rsidP="00F474A5">
      <w:pPr>
        <w:pStyle w:val="BodyText"/>
      </w:pPr>
      <w:r w:rsidRPr="00657D20">
        <w:t>The reason for this mapping possibility is to limit the overhead of Msg3 allocations.</w:t>
      </w:r>
    </w:p>
    <w:p w14:paraId="7E28E9E7" w14:textId="300C382A" w:rsidR="00323F74" w:rsidRDefault="00F474A5" w:rsidP="00F474A5">
      <w:pPr>
        <w:pStyle w:val="BodyText"/>
      </w:pPr>
      <w:r w:rsidRPr="00657D20">
        <w:t xml:space="preserve">In normal HO, the NW can </w:t>
      </w:r>
      <w:r w:rsidR="00323F74" w:rsidRPr="00657D20">
        <w:t>associate different preamble with different beams. Even if all the beams are mapped to the same RACH occasion, the NW can determine which beam the UE preferred by detecting which preamble was received. This situation is depicted in</w:t>
      </w:r>
      <w:r w:rsidR="00657D20" w:rsidRPr="00657D20">
        <w:t xml:space="preserve"> </w:t>
      </w:r>
      <w:r w:rsidR="00657D20" w:rsidRPr="00657D20">
        <w:fldChar w:fldCharType="begin"/>
      </w:r>
      <w:r w:rsidR="00657D20" w:rsidRPr="00657D20">
        <w:instrText xml:space="preserve"> REF _Ref16601043 \h </w:instrText>
      </w:r>
      <w:r w:rsidR="00657D20">
        <w:instrText xml:space="preserve"> \* MERGEFORMAT </w:instrText>
      </w:r>
      <w:r w:rsidR="00657D20" w:rsidRPr="00657D20">
        <w:fldChar w:fldCharType="separate"/>
      </w:r>
      <w:r w:rsidR="00C8536B" w:rsidRPr="00786AFF">
        <w:t xml:space="preserve">Figure </w:t>
      </w:r>
      <w:r w:rsidR="00C8536B">
        <w:rPr>
          <w:noProof/>
        </w:rPr>
        <w:t>2</w:t>
      </w:r>
      <w:r w:rsidR="00657D20" w:rsidRPr="00657D20">
        <w:fldChar w:fldCharType="end"/>
      </w:r>
      <w:r w:rsidR="00657D20" w:rsidRPr="00657D20">
        <w:t>.</w:t>
      </w:r>
    </w:p>
    <w:p w14:paraId="43AFCB33" w14:textId="607381D1" w:rsidR="00786AFF" w:rsidRDefault="00786AFF" w:rsidP="00786AFF">
      <w:pPr>
        <w:pStyle w:val="TH"/>
      </w:pPr>
      <w:r>
        <w:rPr>
          <w:noProof/>
        </w:rPr>
        <w:drawing>
          <wp:inline distT="0" distB="0" distL="0" distR="0" wp14:anchorId="4A481CFF" wp14:editId="0D836DAD">
            <wp:extent cx="6120765" cy="16510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651000"/>
                    </a:xfrm>
                    <a:prstGeom prst="rect">
                      <a:avLst/>
                    </a:prstGeom>
                  </pic:spPr>
                </pic:pic>
              </a:graphicData>
            </a:graphic>
          </wp:inline>
        </w:drawing>
      </w:r>
    </w:p>
    <w:p w14:paraId="517B7043" w14:textId="699553F2" w:rsidR="00786AFF" w:rsidRPr="00786AFF" w:rsidRDefault="00786AFF" w:rsidP="00786AFF">
      <w:pPr>
        <w:pStyle w:val="TF"/>
        <w:rPr>
          <w:lang w:val="en-US"/>
        </w:rPr>
      </w:pPr>
      <w:bookmarkStart w:id="62" w:name="_Ref16601043"/>
      <w:r w:rsidRPr="00786AFF">
        <w:t xml:space="preserve">Figure </w:t>
      </w:r>
      <w:r w:rsidRPr="00786AFF">
        <w:rPr>
          <w:noProof/>
        </w:rPr>
        <w:fldChar w:fldCharType="begin"/>
      </w:r>
      <w:r w:rsidRPr="00786AFF">
        <w:rPr>
          <w:noProof/>
        </w:rPr>
        <w:instrText xml:space="preserve"> SEQ Figure \* ARABIC </w:instrText>
      </w:r>
      <w:r w:rsidRPr="00786AFF">
        <w:rPr>
          <w:noProof/>
        </w:rPr>
        <w:fldChar w:fldCharType="separate"/>
      </w:r>
      <w:r w:rsidR="00C8536B">
        <w:rPr>
          <w:noProof/>
        </w:rPr>
        <w:t>2</w:t>
      </w:r>
      <w:r w:rsidRPr="00786AFF">
        <w:rPr>
          <w:noProof/>
        </w:rPr>
        <w:fldChar w:fldCharType="end"/>
      </w:r>
      <w:bookmarkEnd w:id="62"/>
      <w:r w:rsidRPr="00786AFF">
        <w:t xml:space="preserve">: </w:t>
      </w:r>
      <w:r w:rsidRPr="00786AFF">
        <w:rPr>
          <w:lang w:val="en-US"/>
        </w:rPr>
        <w:t>As different beams can be associated with different PRACH preambles, the NW can identify which beam the UE preferred by detecting the received preamble.</w:t>
      </w:r>
    </w:p>
    <w:p w14:paraId="2F7F8B46" w14:textId="3F4C6073" w:rsidR="00F474A5" w:rsidRPr="00657D20" w:rsidRDefault="00F474A5" w:rsidP="00F474A5">
      <w:pPr>
        <w:pStyle w:val="BodyText"/>
      </w:pPr>
      <w:r w:rsidRPr="00657D20">
        <w:t>For the PUSCH allocation used to transmit Msg3</w:t>
      </w:r>
      <w:r w:rsidR="00657D20" w:rsidRPr="00657D20">
        <w:t xml:space="preserve"> a corresponding possibility should be introduced. </w:t>
      </w:r>
      <w:r w:rsidRPr="00657D20">
        <w:t xml:space="preserve"> If several DL RSs are mapped to the same Msg3 allocation, the selected DL RS (beam) </w:t>
      </w:r>
      <w:r w:rsidR="00657D20" w:rsidRPr="00657D20">
        <w:t xml:space="preserve">can </w:t>
      </w:r>
      <w:r w:rsidRPr="00657D20">
        <w:t>be explicitly indicated in Msg3:</w:t>
      </w:r>
    </w:p>
    <w:p w14:paraId="4B0EC1E3" w14:textId="77777777" w:rsidR="00F474A5" w:rsidRPr="00657D20" w:rsidRDefault="00F474A5" w:rsidP="00F474A5">
      <w:pPr>
        <w:pStyle w:val="Proposal"/>
      </w:pPr>
      <w:bookmarkStart w:id="63" w:name="_Toc7514368"/>
      <w:bookmarkStart w:id="64" w:name="_Toc16874305"/>
      <w:r w:rsidRPr="00657D20">
        <w:t>In RACH-less HO, it should be possible to configure the UE to signal the selected DL RS (beam) in Msg3.</w:t>
      </w:r>
      <w:bookmarkEnd w:id="63"/>
      <w:bookmarkEnd w:id="64"/>
    </w:p>
    <w:p w14:paraId="07D02A87" w14:textId="6C264E4A" w:rsidR="00323F74" w:rsidRDefault="00657D20" w:rsidP="001D33FC">
      <w:pPr>
        <w:pStyle w:val="BodyText"/>
      </w:pPr>
      <w:r w:rsidRPr="00657D20">
        <w:t>We note that only a small number of values need to be signalled: the UE only needs to signal which of the configured beams were selected</w:t>
      </w:r>
      <w:r w:rsidR="00F474A5" w:rsidRPr="00657D20">
        <w:t>.</w:t>
      </w:r>
      <w:r w:rsidRPr="00657D20">
        <w:t xml:space="preserve"> The exact format of the signalling is FFS.</w:t>
      </w:r>
      <w:r w:rsidR="00F474A5">
        <w:t xml:space="preserve"> </w:t>
      </w:r>
      <w:bookmarkEnd w:id="10"/>
    </w:p>
    <w:p w14:paraId="27334501" w14:textId="7AEC7314" w:rsidR="009D7C4B" w:rsidRPr="00891264" w:rsidRDefault="00521169" w:rsidP="00521169">
      <w:pPr>
        <w:pStyle w:val="Heading2"/>
      </w:pPr>
      <w:r w:rsidRPr="00891264">
        <w:t>2.2</w:t>
      </w:r>
      <w:r w:rsidRPr="00891264">
        <w:tab/>
        <w:t>Make-Before-Break and DC-based HO</w:t>
      </w:r>
    </w:p>
    <w:p w14:paraId="5C07B635" w14:textId="2C845D69" w:rsidR="00533C14" w:rsidRPr="00891264" w:rsidRDefault="00533C14" w:rsidP="00533C14">
      <w:pPr>
        <w:pStyle w:val="BodyText"/>
      </w:pPr>
      <w:r w:rsidRPr="00891264">
        <w:t>In RAN1#97, the following was concluded:</w:t>
      </w:r>
    </w:p>
    <w:p w14:paraId="038CB047" w14:textId="4F73ACF5" w:rsidR="00F6609F" w:rsidRPr="00F6609F" w:rsidRDefault="00F6609F" w:rsidP="00F6609F">
      <w:pPr>
        <w:rPr>
          <w:highlight w:val="yellow"/>
        </w:rPr>
      </w:pPr>
      <w:r>
        <w:rPr>
          <w:noProof/>
        </w:rPr>
        <w:lastRenderedPageBreak/>
        <mc:AlternateContent>
          <mc:Choice Requires="wps">
            <w:drawing>
              <wp:inline distT="0" distB="0" distL="0" distR="0" wp14:anchorId="23BF172F" wp14:editId="4ADFF3F4">
                <wp:extent cx="6120765" cy="4192487"/>
                <wp:effectExtent l="0" t="0" r="13335" b="20955"/>
                <wp:docPr id="1" name="Text Box 1"/>
                <wp:cNvGraphicFramePr/>
                <a:graphic xmlns:a="http://schemas.openxmlformats.org/drawingml/2006/main">
                  <a:graphicData uri="http://schemas.microsoft.com/office/word/2010/wordprocessingShape">
                    <wps:wsp>
                      <wps:cNvSpPr txBox="1"/>
                      <wps:spPr>
                        <a:xfrm>
                          <a:off x="0" y="0"/>
                          <a:ext cx="6120765" cy="4192487"/>
                        </a:xfrm>
                        <a:prstGeom prst="rect">
                          <a:avLst/>
                        </a:prstGeom>
                        <a:solidFill>
                          <a:schemeClr val="lt1"/>
                        </a:solidFill>
                        <a:ln w="6350">
                          <a:solidFill>
                            <a:prstClr val="black"/>
                          </a:solidFill>
                        </a:ln>
                      </wps:spPr>
                      <wps:txbx>
                        <w:txbxContent>
                          <w:p w14:paraId="47533DAE" w14:textId="77777777" w:rsidR="00C8536B" w:rsidRPr="00ED6A00" w:rsidRDefault="00C8536B" w:rsidP="00F6609F">
                            <w:pPr>
                              <w:rPr>
                                <w:b/>
                              </w:rPr>
                            </w:pPr>
                            <w:r w:rsidRPr="00ED6A00">
                              <w:rPr>
                                <w:b/>
                                <w:u w:val="single"/>
                              </w:rPr>
                              <w:t>Conclusion</w:t>
                            </w:r>
                            <w:r w:rsidRPr="00ED6A00">
                              <w:rPr>
                                <w:b/>
                              </w:rPr>
                              <w:t>:</w:t>
                            </w:r>
                          </w:p>
                          <w:p w14:paraId="5F72044A" w14:textId="77777777" w:rsidR="00C8536B" w:rsidRPr="00ED6A00" w:rsidRDefault="00C8536B" w:rsidP="00F6609F">
                            <w:pPr>
                              <w:numPr>
                                <w:ilvl w:val="0"/>
                                <w:numId w:val="28"/>
                              </w:numPr>
                              <w:rPr>
                                <w:lang w:eastAsia="x-none"/>
                              </w:rPr>
                            </w:pPr>
                            <w:r w:rsidRPr="00ED6A00">
                              <w:rPr>
                                <w:lang w:eastAsia="x-none"/>
                              </w:rPr>
                              <w:t xml:space="preserve">RAN1 expects similar physical layer specification impact for make-before-break (MBB) based HO enhancements and DC-based HO enhancements. </w:t>
                            </w:r>
                          </w:p>
                          <w:p w14:paraId="341B810C" w14:textId="77777777" w:rsidR="00C8536B" w:rsidRPr="00ED6A00" w:rsidRDefault="00C8536B" w:rsidP="00F6609F">
                            <w:pPr>
                              <w:numPr>
                                <w:ilvl w:val="0"/>
                                <w:numId w:val="28"/>
                              </w:numPr>
                              <w:rPr>
                                <w:lang w:eastAsia="x-none"/>
                              </w:rPr>
                            </w:pPr>
                            <w:r w:rsidRPr="00ED6A00">
                              <w:rPr>
                                <w:lang w:eastAsia="x-none"/>
                              </w:rPr>
                              <w:t xml:space="preserve">For both DC-based and MBB based HO that is feasible in scenarios identified in R1-1905780, </w:t>
                            </w:r>
                          </w:p>
                          <w:p w14:paraId="1E326DFF" w14:textId="77777777" w:rsidR="00C8536B" w:rsidRPr="00ED6A00" w:rsidRDefault="00C8536B" w:rsidP="00F6609F">
                            <w:pPr>
                              <w:numPr>
                                <w:ilvl w:val="1"/>
                                <w:numId w:val="28"/>
                              </w:numPr>
                              <w:rPr>
                                <w:lang w:eastAsia="x-none"/>
                              </w:rPr>
                            </w:pPr>
                            <w:r w:rsidRPr="00ED6A00">
                              <w:rPr>
                                <w:lang w:eastAsia="x-none"/>
                              </w:rPr>
                              <w:t xml:space="preserve">it is expected that UE can receive: </w:t>
                            </w:r>
                          </w:p>
                          <w:p w14:paraId="0FB291CD" w14:textId="77777777" w:rsidR="00C8536B" w:rsidRPr="00ED6A00" w:rsidRDefault="00C8536B" w:rsidP="00F6609F">
                            <w:pPr>
                              <w:numPr>
                                <w:ilvl w:val="2"/>
                                <w:numId w:val="28"/>
                              </w:numPr>
                              <w:rPr>
                                <w:lang w:eastAsia="x-none"/>
                              </w:rPr>
                            </w:pPr>
                            <w:r w:rsidRPr="00ED6A00">
                              <w:rPr>
                                <w:lang w:eastAsia="x-none"/>
                              </w:rPr>
                              <w:t xml:space="preserve">PDCCH from both source and target cells. </w:t>
                            </w:r>
                          </w:p>
                          <w:p w14:paraId="509027DC" w14:textId="77777777" w:rsidR="00C8536B" w:rsidRPr="00ED6A00" w:rsidRDefault="00C8536B" w:rsidP="00F6609F">
                            <w:pPr>
                              <w:numPr>
                                <w:ilvl w:val="2"/>
                                <w:numId w:val="28"/>
                              </w:numPr>
                              <w:rPr>
                                <w:lang w:eastAsia="x-none"/>
                              </w:rPr>
                            </w:pPr>
                            <w:r w:rsidRPr="00ED6A00">
                              <w:rPr>
                                <w:lang w:eastAsia="x-none"/>
                              </w:rPr>
                              <w:t xml:space="preserve">PDSCH from both source and target cells. </w:t>
                            </w:r>
                          </w:p>
                          <w:p w14:paraId="4555FA37" w14:textId="77777777" w:rsidR="00C8536B" w:rsidRPr="00ED6A00" w:rsidRDefault="00C8536B" w:rsidP="00F6609F">
                            <w:pPr>
                              <w:numPr>
                                <w:ilvl w:val="2"/>
                                <w:numId w:val="28"/>
                              </w:numPr>
                              <w:rPr>
                                <w:lang w:eastAsia="x-none"/>
                              </w:rPr>
                            </w:pPr>
                            <w:r w:rsidRPr="00ED6A00">
                              <w:rPr>
                                <w:lang w:eastAsia="x-none"/>
                              </w:rPr>
                              <w:t xml:space="preserve">FFS: BWP and CORESET configurations, semi-static PDCCH configuration for source and target cells, PDCCH blind decoding budgets, etc. </w:t>
                            </w:r>
                          </w:p>
                          <w:p w14:paraId="0E6CDAEA" w14:textId="77777777" w:rsidR="00C8536B" w:rsidRPr="00ED6A00" w:rsidRDefault="00C8536B" w:rsidP="00F6609F">
                            <w:pPr>
                              <w:numPr>
                                <w:ilvl w:val="1"/>
                                <w:numId w:val="28"/>
                              </w:numPr>
                              <w:rPr>
                                <w:lang w:eastAsia="x-none"/>
                              </w:rPr>
                            </w:pPr>
                            <w:r w:rsidRPr="00ED6A00">
                              <w:rPr>
                                <w:lang w:eastAsia="x-none"/>
                              </w:rPr>
                              <w:t xml:space="preserve">it is expected that UE can transmit: </w:t>
                            </w:r>
                          </w:p>
                          <w:p w14:paraId="0116E8B3" w14:textId="77777777" w:rsidR="00C8536B" w:rsidRPr="00ED6A00" w:rsidRDefault="00C8536B" w:rsidP="00F6609F">
                            <w:pPr>
                              <w:numPr>
                                <w:ilvl w:val="2"/>
                                <w:numId w:val="28"/>
                              </w:numPr>
                              <w:rPr>
                                <w:lang w:eastAsia="x-none"/>
                              </w:rPr>
                            </w:pPr>
                            <w:r w:rsidRPr="00ED6A00">
                              <w:rPr>
                                <w:lang w:eastAsia="x-none"/>
                              </w:rPr>
                              <w:t xml:space="preserve">Multiple PUCCH for HARQ-ACK to both source and target cells. </w:t>
                            </w:r>
                          </w:p>
                          <w:p w14:paraId="66E9DC83" w14:textId="77777777" w:rsidR="00C8536B" w:rsidRPr="00ED6A00" w:rsidRDefault="00C8536B" w:rsidP="00F6609F">
                            <w:pPr>
                              <w:numPr>
                                <w:ilvl w:val="2"/>
                                <w:numId w:val="28"/>
                              </w:numPr>
                              <w:rPr>
                                <w:lang w:eastAsia="x-none"/>
                              </w:rPr>
                            </w:pPr>
                            <w:r w:rsidRPr="00ED6A00">
                              <w:rPr>
                                <w:lang w:eastAsia="x-none"/>
                              </w:rPr>
                              <w:t xml:space="preserve">FFS: whether the transmission is TDM or other manners. </w:t>
                            </w:r>
                          </w:p>
                          <w:p w14:paraId="34BD845A" w14:textId="77777777" w:rsidR="00C8536B" w:rsidRPr="00ED6A00" w:rsidRDefault="00C8536B" w:rsidP="00F6609F">
                            <w:pPr>
                              <w:numPr>
                                <w:ilvl w:val="2"/>
                                <w:numId w:val="28"/>
                              </w:numPr>
                              <w:rPr>
                                <w:lang w:eastAsia="x-none"/>
                              </w:rPr>
                            </w:pPr>
                            <w:r w:rsidRPr="00ED6A00">
                              <w:rPr>
                                <w:lang w:eastAsia="x-none"/>
                              </w:rPr>
                              <w:t>FFS: multiple PUSCH to both source and target cells.</w:t>
                            </w:r>
                          </w:p>
                          <w:p w14:paraId="658B522D" w14:textId="77777777" w:rsidR="00C8536B" w:rsidRPr="00ED6A00" w:rsidRDefault="00C8536B" w:rsidP="00F6609F">
                            <w:pPr>
                              <w:numPr>
                                <w:ilvl w:val="2"/>
                                <w:numId w:val="28"/>
                              </w:numPr>
                              <w:rPr>
                                <w:lang w:eastAsia="x-none"/>
                              </w:rPr>
                            </w:pPr>
                            <w:r w:rsidRPr="00ED6A00">
                              <w:rPr>
                                <w:lang w:eastAsia="x-none"/>
                              </w:rPr>
                              <w:t>FFS: Power Control related aspects.</w:t>
                            </w:r>
                          </w:p>
                          <w:p w14:paraId="2CDC6E40" w14:textId="77777777" w:rsidR="00C8536B" w:rsidRPr="00ED6A00" w:rsidRDefault="00C8536B" w:rsidP="00F6609F">
                            <w:pPr>
                              <w:numPr>
                                <w:ilvl w:val="1"/>
                                <w:numId w:val="28"/>
                              </w:numPr>
                              <w:rPr>
                                <w:lang w:eastAsia="x-none"/>
                              </w:rPr>
                            </w:pPr>
                            <w:r w:rsidRPr="00ED6A00">
                              <w:rPr>
                                <w:lang w:eastAsia="x-none"/>
                              </w:rPr>
                              <w:t>Further study dependence of simultaneous transmission and/or reception on UE capability, if any.</w:t>
                            </w:r>
                          </w:p>
                          <w:p w14:paraId="1F7E684A" w14:textId="77777777" w:rsidR="00C8536B" w:rsidRPr="00ED6A00" w:rsidRDefault="00C8536B" w:rsidP="00F6609F">
                            <w:pPr>
                              <w:numPr>
                                <w:ilvl w:val="0"/>
                                <w:numId w:val="28"/>
                              </w:numPr>
                              <w:rPr>
                                <w:lang w:eastAsia="x-none"/>
                              </w:rPr>
                            </w:pPr>
                            <w:r w:rsidRPr="00ED6A00">
                              <w:rPr>
                                <w:lang w:eastAsia="x-none"/>
                              </w:rPr>
                              <w:t xml:space="preserve">Continue to discuss the feasibility of DC/MBB-based HO for scenarios listed in R1-1905780 where RAN1 has not concluded on feasibility.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3BF172F" id="Text Box 1" o:spid="_x0000_s1027" type="#_x0000_t202" style="width:481.95pt;height:33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" fillcolor="white [3201]" strokeweight=".5pt">
                <v:textbox style="mso-fit-shape-to-text:t">
                  <w:txbxContent>
                    <w:p w14:paraId="47533DAE" w14:textId="77777777" w:rsidR="00C8536B" w:rsidRPr="00ED6A00" w:rsidRDefault="00C8536B" w:rsidP="00F6609F">
                      <w:pPr>
                        <w:rPr>
                          <w:b/>
                        </w:rPr>
                      </w:pPr>
                      <w:r w:rsidRPr="00ED6A00">
                        <w:rPr>
                          <w:b/>
                          <w:u w:val="single"/>
                        </w:rPr>
                        <w:t>Conclusion</w:t>
                      </w:r>
                      <w:r w:rsidRPr="00ED6A00">
                        <w:rPr>
                          <w:b/>
                        </w:rPr>
                        <w:t>:</w:t>
                      </w:r>
                    </w:p>
                    <w:p w14:paraId="5F72044A" w14:textId="77777777" w:rsidR="00C8536B" w:rsidRPr="00ED6A00" w:rsidRDefault="00C8536B" w:rsidP="00F6609F">
                      <w:pPr>
                        <w:numPr>
                          <w:ilvl w:val="0"/>
                          <w:numId w:val="28"/>
                        </w:numPr>
                        <w:rPr>
                          <w:lang w:eastAsia="x-none"/>
                        </w:rPr>
                      </w:pPr>
                      <w:r w:rsidRPr="00ED6A00">
                        <w:rPr>
                          <w:lang w:eastAsia="x-none"/>
                        </w:rPr>
                        <w:t xml:space="preserve">RAN1 expects similar physical layer specification impact for make-before-break (MBB) based HO enhancements and DC-based HO enhancements. </w:t>
                      </w:r>
                    </w:p>
                    <w:p w14:paraId="341B810C" w14:textId="77777777" w:rsidR="00C8536B" w:rsidRPr="00ED6A00" w:rsidRDefault="00C8536B" w:rsidP="00F6609F">
                      <w:pPr>
                        <w:numPr>
                          <w:ilvl w:val="0"/>
                          <w:numId w:val="28"/>
                        </w:numPr>
                        <w:rPr>
                          <w:lang w:eastAsia="x-none"/>
                        </w:rPr>
                      </w:pPr>
                      <w:r w:rsidRPr="00ED6A00">
                        <w:rPr>
                          <w:lang w:eastAsia="x-none"/>
                        </w:rPr>
                        <w:t xml:space="preserve">For both DC-based and MBB based HO that is feasible in scenarios identified in R1-1905780, </w:t>
                      </w:r>
                    </w:p>
                    <w:p w14:paraId="1E326DFF" w14:textId="77777777" w:rsidR="00C8536B" w:rsidRPr="00ED6A00" w:rsidRDefault="00C8536B" w:rsidP="00F6609F">
                      <w:pPr>
                        <w:numPr>
                          <w:ilvl w:val="1"/>
                          <w:numId w:val="28"/>
                        </w:numPr>
                        <w:rPr>
                          <w:lang w:eastAsia="x-none"/>
                        </w:rPr>
                      </w:pPr>
                      <w:r w:rsidRPr="00ED6A00">
                        <w:rPr>
                          <w:lang w:eastAsia="x-none"/>
                        </w:rPr>
                        <w:t xml:space="preserve">it is expected that UE can receive: </w:t>
                      </w:r>
                    </w:p>
                    <w:p w14:paraId="0FB291CD" w14:textId="77777777" w:rsidR="00C8536B" w:rsidRPr="00ED6A00" w:rsidRDefault="00C8536B" w:rsidP="00F6609F">
                      <w:pPr>
                        <w:numPr>
                          <w:ilvl w:val="2"/>
                          <w:numId w:val="28"/>
                        </w:numPr>
                        <w:rPr>
                          <w:lang w:eastAsia="x-none"/>
                        </w:rPr>
                      </w:pPr>
                      <w:r w:rsidRPr="00ED6A00">
                        <w:rPr>
                          <w:lang w:eastAsia="x-none"/>
                        </w:rPr>
                        <w:t xml:space="preserve">PDCCH from both source and target cells. </w:t>
                      </w:r>
                    </w:p>
                    <w:p w14:paraId="509027DC" w14:textId="77777777" w:rsidR="00C8536B" w:rsidRPr="00ED6A00" w:rsidRDefault="00C8536B" w:rsidP="00F6609F">
                      <w:pPr>
                        <w:numPr>
                          <w:ilvl w:val="2"/>
                          <w:numId w:val="28"/>
                        </w:numPr>
                        <w:rPr>
                          <w:lang w:eastAsia="x-none"/>
                        </w:rPr>
                      </w:pPr>
                      <w:r w:rsidRPr="00ED6A00">
                        <w:rPr>
                          <w:lang w:eastAsia="x-none"/>
                        </w:rPr>
                        <w:t xml:space="preserve">PDSCH from both source and target cells. </w:t>
                      </w:r>
                    </w:p>
                    <w:p w14:paraId="4555FA37" w14:textId="77777777" w:rsidR="00C8536B" w:rsidRPr="00ED6A00" w:rsidRDefault="00C8536B" w:rsidP="00F6609F">
                      <w:pPr>
                        <w:numPr>
                          <w:ilvl w:val="2"/>
                          <w:numId w:val="28"/>
                        </w:numPr>
                        <w:rPr>
                          <w:lang w:eastAsia="x-none"/>
                        </w:rPr>
                      </w:pPr>
                      <w:r w:rsidRPr="00ED6A00">
                        <w:rPr>
                          <w:lang w:eastAsia="x-none"/>
                        </w:rPr>
                        <w:t xml:space="preserve">FFS: BWP and CORESET configurations, semi-static PDCCH configuration for source and target cells, PDCCH blind decoding budgets, etc. </w:t>
                      </w:r>
                    </w:p>
                    <w:p w14:paraId="0E6CDAEA" w14:textId="77777777" w:rsidR="00C8536B" w:rsidRPr="00ED6A00" w:rsidRDefault="00C8536B" w:rsidP="00F6609F">
                      <w:pPr>
                        <w:numPr>
                          <w:ilvl w:val="1"/>
                          <w:numId w:val="28"/>
                        </w:numPr>
                        <w:rPr>
                          <w:lang w:eastAsia="x-none"/>
                        </w:rPr>
                      </w:pPr>
                      <w:r w:rsidRPr="00ED6A00">
                        <w:rPr>
                          <w:lang w:eastAsia="x-none"/>
                        </w:rPr>
                        <w:t xml:space="preserve">it is expected that UE can transmit: </w:t>
                      </w:r>
                    </w:p>
                    <w:p w14:paraId="0116E8B3" w14:textId="77777777" w:rsidR="00C8536B" w:rsidRPr="00ED6A00" w:rsidRDefault="00C8536B" w:rsidP="00F6609F">
                      <w:pPr>
                        <w:numPr>
                          <w:ilvl w:val="2"/>
                          <w:numId w:val="28"/>
                        </w:numPr>
                        <w:rPr>
                          <w:lang w:eastAsia="x-none"/>
                        </w:rPr>
                      </w:pPr>
                      <w:r w:rsidRPr="00ED6A00">
                        <w:rPr>
                          <w:lang w:eastAsia="x-none"/>
                        </w:rPr>
                        <w:t xml:space="preserve">Multiple PUCCH for HARQ-ACK to both source and target cells. </w:t>
                      </w:r>
                    </w:p>
                    <w:p w14:paraId="66E9DC83" w14:textId="77777777" w:rsidR="00C8536B" w:rsidRPr="00ED6A00" w:rsidRDefault="00C8536B" w:rsidP="00F6609F">
                      <w:pPr>
                        <w:numPr>
                          <w:ilvl w:val="2"/>
                          <w:numId w:val="28"/>
                        </w:numPr>
                        <w:rPr>
                          <w:lang w:eastAsia="x-none"/>
                        </w:rPr>
                      </w:pPr>
                      <w:r w:rsidRPr="00ED6A00">
                        <w:rPr>
                          <w:lang w:eastAsia="x-none"/>
                        </w:rPr>
                        <w:t xml:space="preserve">FFS: whether the transmission is TDM or other manners. </w:t>
                      </w:r>
                    </w:p>
                    <w:p w14:paraId="34BD845A" w14:textId="77777777" w:rsidR="00C8536B" w:rsidRPr="00ED6A00" w:rsidRDefault="00C8536B" w:rsidP="00F6609F">
                      <w:pPr>
                        <w:numPr>
                          <w:ilvl w:val="2"/>
                          <w:numId w:val="28"/>
                        </w:numPr>
                        <w:rPr>
                          <w:lang w:eastAsia="x-none"/>
                        </w:rPr>
                      </w:pPr>
                      <w:r w:rsidRPr="00ED6A00">
                        <w:rPr>
                          <w:lang w:eastAsia="x-none"/>
                        </w:rPr>
                        <w:t>FFS: multiple PUSCH to both source and target cells.</w:t>
                      </w:r>
                    </w:p>
                    <w:p w14:paraId="658B522D" w14:textId="77777777" w:rsidR="00C8536B" w:rsidRPr="00ED6A00" w:rsidRDefault="00C8536B" w:rsidP="00F6609F">
                      <w:pPr>
                        <w:numPr>
                          <w:ilvl w:val="2"/>
                          <w:numId w:val="28"/>
                        </w:numPr>
                        <w:rPr>
                          <w:lang w:eastAsia="x-none"/>
                        </w:rPr>
                      </w:pPr>
                      <w:r w:rsidRPr="00ED6A00">
                        <w:rPr>
                          <w:lang w:eastAsia="x-none"/>
                        </w:rPr>
                        <w:t>FFS: Power Control related aspects.</w:t>
                      </w:r>
                    </w:p>
                    <w:p w14:paraId="2CDC6E40" w14:textId="77777777" w:rsidR="00C8536B" w:rsidRPr="00ED6A00" w:rsidRDefault="00C8536B" w:rsidP="00F6609F">
                      <w:pPr>
                        <w:numPr>
                          <w:ilvl w:val="1"/>
                          <w:numId w:val="28"/>
                        </w:numPr>
                        <w:rPr>
                          <w:lang w:eastAsia="x-none"/>
                        </w:rPr>
                      </w:pPr>
                      <w:r w:rsidRPr="00ED6A00">
                        <w:rPr>
                          <w:lang w:eastAsia="x-none"/>
                        </w:rPr>
                        <w:t>Further study dependence of simultaneous transmission and/or reception on UE capability, if any.</w:t>
                      </w:r>
                    </w:p>
                    <w:p w14:paraId="1F7E684A" w14:textId="77777777" w:rsidR="00C8536B" w:rsidRPr="00ED6A00" w:rsidRDefault="00C8536B" w:rsidP="00F6609F">
                      <w:pPr>
                        <w:numPr>
                          <w:ilvl w:val="0"/>
                          <w:numId w:val="28"/>
                        </w:numPr>
                        <w:rPr>
                          <w:lang w:eastAsia="x-none"/>
                        </w:rPr>
                      </w:pPr>
                      <w:r w:rsidRPr="00ED6A00">
                        <w:rPr>
                          <w:lang w:eastAsia="x-none"/>
                        </w:rPr>
                        <w:t xml:space="preserve">Continue to discuss the feasibility of DC/MBB-based HO for scenarios listed in R1-1905780 where RAN1 has not concluded on feasibility. </w:t>
                      </w:r>
                    </w:p>
                  </w:txbxContent>
                </v:textbox>
                <w10:anchorlock/>
              </v:shape>
            </w:pict>
          </mc:Fallback>
        </mc:AlternateContent>
      </w:r>
    </w:p>
    <w:p w14:paraId="70281A3C" w14:textId="6E0CCC14" w:rsidR="00200C26" w:rsidRDefault="00533C14" w:rsidP="00200C26">
      <w:pPr>
        <w:pStyle w:val="BodyText"/>
      </w:pPr>
      <w:r w:rsidRPr="00537927">
        <w:t>As concluded in RAN1#9</w:t>
      </w:r>
      <w:r w:rsidR="003D7796">
        <w:t>7</w:t>
      </w:r>
      <w:r w:rsidRPr="00537927">
        <w:t>, f</w:t>
      </w:r>
      <w:r w:rsidR="009D7C4B" w:rsidRPr="00537927">
        <w:t xml:space="preserve">rom a L1 point of view, the </w:t>
      </w:r>
      <w:r w:rsidR="00D9187F" w:rsidRPr="00537927">
        <w:t>MBB</w:t>
      </w:r>
      <w:r w:rsidR="009D7C4B" w:rsidRPr="00537927">
        <w:t xml:space="preserve"> solution and DC-based HO </w:t>
      </w:r>
      <w:r w:rsidR="00492F68" w:rsidRPr="00537927">
        <w:t>are</w:t>
      </w:r>
      <w:r w:rsidR="009D7C4B" w:rsidRPr="00537927">
        <w:t xml:space="preserve"> quite similar, since they both require that the UE can communicate with two cells at the same time. The source and target cells may be on the same or on different carriers. </w:t>
      </w:r>
    </w:p>
    <w:p w14:paraId="7BFE2056" w14:textId="2E20294E" w:rsidR="00424510" w:rsidRDefault="00424510" w:rsidP="00200C26">
      <w:pPr>
        <w:pStyle w:val="BodyText"/>
      </w:pPr>
      <w:r>
        <w:t xml:space="preserve">In the conclusion from RAN1#97, it is stated that RAN1 should continue the discussion for scenarios where RAN1 has not concluded on feasibility. Here we note that RAN4 </w:t>
      </w:r>
      <w:r w:rsidR="00FC7F8B">
        <w:t xml:space="preserve">in </w:t>
      </w:r>
      <w:r w:rsidR="00FC7F8B">
        <w:fldChar w:fldCharType="begin"/>
      </w:r>
      <w:r w:rsidR="00FC7F8B">
        <w:instrText xml:space="preserve"> REF _Ref7504430 \r \h </w:instrText>
      </w:r>
      <w:r w:rsidR="00FC7F8B">
        <w:fldChar w:fldCharType="separate"/>
      </w:r>
      <w:r w:rsidR="00C8536B">
        <w:t>[11]</w:t>
      </w:r>
      <w:r w:rsidR="00FC7F8B">
        <w:fldChar w:fldCharType="end"/>
      </w:r>
      <w:r w:rsidR="00FC7F8B">
        <w:t xml:space="preserve"> ruled out simultaneous </w:t>
      </w:r>
      <w:r w:rsidR="00FC7F8B" w:rsidRPr="00FC7F8B">
        <w:t>transmission/reception with source and target cells in FR2</w:t>
      </w:r>
      <w:r w:rsidR="00FC7F8B">
        <w:t xml:space="preserve">. Therefore, </w:t>
      </w:r>
      <w:r w:rsidR="009D0BA5">
        <w:t>it</w:t>
      </w:r>
      <w:r w:rsidR="00FC7F8B">
        <w:t xml:space="preserve"> seems unnecessary that RAN1 spends any time discussing those scenarios</w:t>
      </w:r>
      <w:r w:rsidR="0077713E">
        <w:t>:</w:t>
      </w:r>
    </w:p>
    <w:p w14:paraId="5B7CA95F" w14:textId="15B46CF2" w:rsidR="0077713E" w:rsidRDefault="0077713E" w:rsidP="0077713E">
      <w:pPr>
        <w:pStyle w:val="Observation"/>
      </w:pPr>
      <w:bookmarkStart w:id="65" w:name="_Toc16874287"/>
      <w:r>
        <w:t>Since RAN4 rules out simultaneous Rx/Tx in FR2, RAN1 should not spend any time discussing FR2-FR2 scenarios.</w:t>
      </w:r>
      <w:bookmarkEnd w:id="65"/>
    </w:p>
    <w:p w14:paraId="7954BDC7" w14:textId="5ED868F6" w:rsidR="009D0BA5" w:rsidRDefault="009D0BA5" w:rsidP="009D0BA5">
      <w:pPr>
        <w:pStyle w:val="BodyText"/>
      </w:pPr>
      <w:r>
        <w:t>One of the topics that require further elaboration, and where the RAN1 and RAN4 reply LSs differ somewhat is how to define synchronous. In general, a network is considered synchronized if the base stations are phase synchronized which means that the radio frame begins at the same time.  The required level of synchronization depends on the purpose of the synchronization.  In the context of simultaneous RX/TX, it seems RAN4 understands synchronous to mean that base stations are sufficiently well aligned to allow simultaneous RX/TX with a single FFT. On the other hand, RAN1 at least in some cases considers any TDD deployment to be synchron</w:t>
      </w:r>
      <w:r w:rsidR="00C8536B">
        <w:t>ous</w:t>
      </w:r>
      <w:bookmarkStart w:id="66" w:name="_GoBack"/>
      <w:bookmarkEnd w:id="66"/>
      <w:r>
        <w:t>. These two definitions are quite different: with the RAN4 definition, most deployments are asynchron</w:t>
      </w:r>
      <w:r w:rsidR="00C8536B">
        <w:t>ous</w:t>
      </w:r>
      <w:r>
        <w:t>:</w:t>
      </w:r>
    </w:p>
    <w:p w14:paraId="43017E45" w14:textId="77777777" w:rsidR="009D0BA5" w:rsidRDefault="009D0BA5" w:rsidP="009D0BA5">
      <w:pPr>
        <w:pStyle w:val="Observation"/>
      </w:pPr>
      <w:bookmarkStart w:id="67" w:name="_Toc7767585"/>
      <w:bookmarkStart w:id="68" w:name="_Ref7772291"/>
      <w:bookmarkStart w:id="69" w:name="_Toc7772639"/>
      <w:bookmarkStart w:id="70" w:name="_Ref16835510"/>
      <w:bookmarkStart w:id="71" w:name="_Toc16874288"/>
      <w:r>
        <w:t>With the RAN4 definition of ‘synchronous’, most handovers, including intra-frequency handovers in TDD systems, would be asynchronous.</w:t>
      </w:r>
      <w:bookmarkEnd w:id="67"/>
      <w:bookmarkEnd w:id="68"/>
      <w:bookmarkEnd w:id="69"/>
      <w:bookmarkEnd w:id="70"/>
      <w:bookmarkEnd w:id="71"/>
    </w:p>
    <w:p w14:paraId="73A67670" w14:textId="0DED3387" w:rsidR="009D0BA5" w:rsidRDefault="009D0BA5" w:rsidP="00200C26">
      <w:pPr>
        <w:pStyle w:val="BodyText"/>
      </w:pPr>
      <w:r>
        <w:t>The only synchronous handover situations would occur in small cell/indoor deployments. We also note that FR2 deployments are less likely to be synchronous, due to the shorter CP.</w:t>
      </w:r>
    </w:p>
    <w:p w14:paraId="11845A7D" w14:textId="63C11F59" w:rsidR="004C3ECB" w:rsidRDefault="00075CFE" w:rsidP="00200C26">
      <w:pPr>
        <w:pStyle w:val="BodyText"/>
      </w:pPr>
      <w:r>
        <w:t>In general, the multi-TRP discussion is a good starting point for the feasibility of simultaneous Rx/Tx for intra-frequency FR1, since that is the only scenario that is being seriously considered. T</w:t>
      </w:r>
      <w:r w:rsidR="00FC7F8B">
        <w:t xml:space="preserve">he following agreement from RAN1#96 in the </w:t>
      </w:r>
      <w:proofErr w:type="spellStart"/>
      <w:r w:rsidR="00FC7F8B">
        <w:t>eMIMO</w:t>
      </w:r>
      <w:proofErr w:type="spellEnd"/>
      <w:r w:rsidR="00FC7F8B">
        <w:t xml:space="preserve"> agenda item would seem applicable:</w:t>
      </w:r>
    </w:p>
    <w:p w14:paraId="41089B04" w14:textId="16ADAEE0" w:rsidR="001D7DA0" w:rsidRDefault="001D7DA0" w:rsidP="00200C26">
      <w:pPr>
        <w:pStyle w:val="BodyText"/>
      </w:pPr>
      <w:r>
        <w:rPr>
          <w:noProof/>
        </w:rPr>
        <w:lastRenderedPageBreak/>
        <mc:AlternateContent>
          <mc:Choice Requires="wps">
            <w:drawing>
              <wp:inline distT="0" distB="0" distL="0" distR="0" wp14:anchorId="201A8A5D" wp14:editId="63438781">
                <wp:extent cx="6120765" cy="4208145"/>
                <wp:effectExtent l="0" t="0" r="13335" b="20955"/>
                <wp:docPr id="6" name="Text Box 6"/>
                <wp:cNvGraphicFramePr/>
                <a:graphic xmlns:a="http://schemas.openxmlformats.org/drawingml/2006/main">
                  <a:graphicData uri="http://schemas.microsoft.com/office/word/2010/wordprocessingShape">
                    <wps:wsp>
                      <wps:cNvSpPr txBox="1"/>
                      <wps:spPr>
                        <a:xfrm>
                          <a:off x="0" y="0"/>
                          <a:ext cx="6120765" cy="4208145"/>
                        </a:xfrm>
                        <a:prstGeom prst="rect">
                          <a:avLst/>
                        </a:prstGeom>
                        <a:solidFill>
                          <a:schemeClr val="lt1"/>
                        </a:solidFill>
                        <a:ln w="6350">
                          <a:solidFill>
                            <a:prstClr val="black"/>
                          </a:solidFill>
                        </a:ln>
                      </wps:spPr>
                      <wps:txbx>
                        <w:txbxContent>
                          <w:p w14:paraId="6F206D6F" w14:textId="77777777" w:rsidR="00C8536B" w:rsidRPr="009E4176" w:rsidRDefault="00C8536B" w:rsidP="001D7DA0">
                            <w:pPr>
                              <w:jc w:val="both"/>
                              <w:rPr>
                                <w:b/>
                                <w:highlight w:val="green"/>
                              </w:rPr>
                            </w:pPr>
                            <w:r w:rsidRPr="009E4176">
                              <w:rPr>
                                <w:b/>
                                <w:highlight w:val="green"/>
                              </w:rPr>
                              <w:t>Agreement</w:t>
                            </w:r>
                          </w:p>
                          <w:p w14:paraId="4A132A4B" w14:textId="77777777" w:rsidR="00C8536B" w:rsidRPr="009E4176" w:rsidRDefault="00C8536B" w:rsidP="001D7DA0">
                            <w:pPr>
                              <w:jc w:val="both"/>
                            </w:pPr>
                            <w:r w:rsidRPr="009E4176">
                              <w:t xml:space="preserve">For a UE supporting multiple-PDCCH based multi-TRP/panel transmission and each PDCCH schedules one PDSCH, at least for </w:t>
                            </w:r>
                            <w:proofErr w:type="spellStart"/>
                            <w:r w:rsidRPr="009E4176">
                              <w:t>eMBB</w:t>
                            </w:r>
                            <w:proofErr w:type="spellEnd"/>
                            <w:r w:rsidRPr="009E4176">
                              <w:t xml:space="preserve"> with non-ideal backhaul, support following restrictions: </w:t>
                            </w:r>
                          </w:p>
                          <w:p w14:paraId="5C4A5989" w14:textId="77777777" w:rsidR="00C8536B" w:rsidRPr="009E4176" w:rsidRDefault="00C8536B" w:rsidP="001D7DA0">
                            <w:pPr>
                              <w:numPr>
                                <w:ilvl w:val="0"/>
                                <w:numId w:val="32"/>
                              </w:numPr>
                              <w:overflowPunct/>
                              <w:autoSpaceDE/>
                              <w:autoSpaceDN/>
                              <w:adjustRightInd/>
                              <w:spacing w:after="0"/>
                              <w:contextualSpacing/>
                              <w:jc w:val="both"/>
                              <w:textAlignment w:val="auto"/>
                              <w:rPr>
                                <w:rFonts w:eastAsia="SimSun"/>
                              </w:rPr>
                            </w:pPr>
                            <w:r w:rsidRPr="009E4176">
                              <w:rPr>
                                <w:rFonts w:eastAsia="SimSun"/>
                              </w:rPr>
                              <w:t>The UE may be scheduled with fully/partially/non-overlapped PDSCHs at time and frequency domain by multiple PDCCHs with following restrictions:</w:t>
                            </w:r>
                          </w:p>
                          <w:p w14:paraId="2B59B1E4" w14:textId="77777777" w:rsidR="00C8536B" w:rsidRPr="009E4176" w:rsidRDefault="00C8536B" w:rsidP="001D7DA0">
                            <w:pPr>
                              <w:numPr>
                                <w:ilvl w:val="1"/>
                                <w:numId w:val="32"/>
                              </w:numPr>
                              <w:overflowPunct/>
                              <w:autoSpaceDE/>
                              <w:autoSpaceDN/>
                              <w:adjustRightInd/>
                              <w:spacing w:after="0"/>
                              <w:contextualSpacing/>
                              <w:jc w:val="both"/>
                              <w:textAlignment w:val="auto"/>
                              <w:rPr>
                                <w:rFonts w:eastAsia="SimSun"/>
                              </w:rPr>
                            </w:pPr>
                            <w:r w:rsidRPr="009E4176">
                              <w:rPr>
                                <w:rFonts w:eastAsia="SimSun"/>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2B0A387E" w14:textId="77777777" w:rsidR="00C8536B" w:rsidRPr="009E4176" w:rsidRDefault="00C8536B" w:rsidP="001D7DA0">
                            <w:pPr>
                              <w:numPr>
                                <w:ilvl w:val="1"/>
                                <w:numId w:val="32"/>
                              </w:numPr>
                              <w:overflowPunct/>
                              <w:autoSpaceDE/>
                              <w:autoSpaceDN/>
                              <w:adjustRightInd/>
                              <w:spacing w:after="0"/>
                              <w:contextualSpacing/>
                              <w:jc w:val="both"/>
                              <w:textAlignment w:val="auto"/>
                              <w:rPr>
                                <w:rFonts w:eastAsia="SimSun"/>
                              </w:rPr>
                            </w:pPr>
                            <w:r w:rsidRPr="009E4176">
                              <w:rPr>
                                <w:rFonts w:eastAsia="SimSun"/>
                              </w:rPr>
                              <w:t xml:space="preserve">The UE is not expected to have more than one TCI index with DMRS ports within the same CDM group for fully/partially overlapped PDSCHs </w:t>
                            </w:r>
                          </w:p>
                          <w:p w14:paraId="42260A3F" w14:textId="77777777" w:rsidR="00C8536B" w:rsidRPr="009E4176" w:rsidRDefault="00C8536B" w:rsidP="001D7DA0">
                            <w:pPr>
                              <w:numPr>
                                <w:ilvl w:val="1"/>
                                <w:numId w:val="32"/>
                              </w:numPr>
                              <w:overflowPunct/>
                              <w:autoSpaceDE/>
                              <w:autoSpaceDN/>
                              <w:adjustRightInd/>
                              <w:spacing w:after="0"/>
                              <w:contextualSpacing/>
                              <w:jc w:val="both"/>
                              <w:textAlignment w:val="auto"/>
                              <w:rPr>
                                <w:rFonts w:eastAsia="SimSun"/>
                              </w:rPr>
                            </w:pPr>
                            <w:r w:rsidRPr="009E4176">
                              <w:rPr>
                                <w:rFonts w:eastAsia="SimSun"/>
                              </w:rPr>
                              <w:t xml:space="preserve">Full scheduling information for receiving a PDSCH is indicated and carried only by the corresponding PDCCH.  </w:t>
                            </w:r>
                          </w:p>
                          <w:p w14:paraId="4863EFDF" w14:textId="77777777" w:rsidR="00C8536B" w:rsidRPr="009E4176" w:rsidRDefault="00C8536B" w:rsidP="001D7DA0">
                            <w:pPr>
                              <w:numPr>
                                <w:ilvl w:val="1"/>
                                <w:numId w:val="32"/>
                              </w:numPr>
                              <w:overflowPunct/>
                              <w:autoSpaceDE/>
                              <w:autoSpaceDN/>
                              <w:adjustRightInd/>
                              <w:spacing w:after="0"/>
                              <w:contextualSpacing/>
                              <w:jc w:val="both"/>
                              <w:textAlignment w:val="auto"/>
                              <w:rPr>
                                <w:rFonts w:eastAsia="SimSun"/>
                              </w:rPr>
                            </w:pPr>
                            <w:r w:rsidRPr="009E4176">
                              <w:rPr>
                                <w:rFonts w:eastAsia="SimSun"/>
                              </w:rPr>
                              <w:t>The UE is expected to be scheduled with the same active BWP bandwidth and the same SCS if the UE is expected to receive multiple PDSCHs simultaneously at given symbols.</w:t>
                            </w:r>
                          </w:p>
                          <w:p w14:paraId="3CF627D0" w14:textId="77777777" w:rsidR="00C8536B" w:rsidRPr="009E4176" w:rsidRDefault="00C8536B" w:rsidP="001D7DA0">
                            <w:pPr>
                              <w:numPr>
                                <w:ilvl w:val="1"/>
                                <w:numId w:val="32"/>
                              </w:numPr>
                              <w:overflowPunct/>
                              <w:autoSpaceDE/>
                              <w:autoSpaceDN/>
                              <w:adjustRightInd/>
                              <w:spacing w:after="0"/>
                              <w:contextualSpacing/>
                              <w:jc w:val="both"/>
                              <w:textAlignment w:val="auto"/>
                              <w:rPr>
                                <w:rFonts w:eastAsia="SimSun"/>
                              </w:rPr>
                            </w:pPr>
                            <w:r w:rsidRPr="009E4176">
                              <w:rPr>
                                <w:rFonts w:eastAsia="SimSun"/>
                              </w:rPr>
                              <w:t xml:space="preserve">The number of active BWPs for a UE is 1 per CC </w:t>
                            </w:r>
                          </w:p>
                          <w:p w14:paraId="4A621C52" w14:textId="77777777" w:rsidR="00C8536B" w:rsidRPr="009E4176" w:rsidRDefault="00C8536B" w:rsidP="001D7DA0">
                            <w:pPr>
                              <w:numPr>
                                <w:ilvl w:val="1"/>
                                <w:numId w:val="32"/>
                              </w:numPr>
                              <w:overflowPunct/>
                              <w:autoSpaceDE/>
                              <w:autoSpaceDN/>
                              <w:adjustRightInd/>
                              <w:spacing w:after="0"/>
                              <w:contextualSpacing/>
                              <w:jc w:val="both"/>
                              <w:textAlignment w:val="auto"/>
                              <w:rPr>
                                <w:rFonts w:eastAsia="SimSun"/>
                              </w:rPr>
                            </w:pPr>
                            <w:r w:rsidRPr="009E4176">
                              <w:rPr>
                                <w:rFonts w:eastAsia="SimSun"/>
                              </w:rPr>
                              <w:t>FFS: PDSCH mapping type from two co-scheduled PDSCHs</w:t>
                            </w:r>
                          </w:p>
                          <w:p w14:paraId="30E553C0" w14:textId="77777777" w:rsidR="00C8536B" w:rsidRPr="009E4176" w:rsidRDefault="00C8536B" w:rsidP="001D7DA0">
                            <w:pPr>
                              <w:numPr>
                                <w:ilvl w:val="1"/>
                                <w:numId w:val="32"/>
                              </w:numPr>
                              <w:overflowPunct/>
                              <w:autoSpaceDE/>
                              <w:autoSpaceDN/>
                              <w:adjustRightInd/>
                              <w:spacing w:after="0"/>
                              <w:contextualSpacing/>
                              <w:jc w:val="both"/>
                              <w:textAlignment w:val="auto"/>
                              <w:rPr>
                                <w:rFonts w:eastAsia="SimSun"/>
                              </w:rPr>
                            </w:pPr>
                            <w:r w:rsidRPr="009E4176">
                              <w:rPr>
                                <w:rFonts w:eastAsia="SimSun"/>
                              </w:rPr>
                              <w:t>FFS: Alignment of PRG-level grid from multiple TRPs</w:t>
                            </w:r>
                          </w:p>
                          <w:p w14:paraId="68CABE0C" w14:textId="77777777" w:rsidR="00C8536B" w:rsidRPr="009E4176" w:rsidRDefault="00C8536B" w:rsidP="001D7DA0">
                            <w:pPr>
                              <w:numPr>
                                <w:ilvl w:val="1"/>
                                <w:numId w:val="32"/>
                              </w:numPr>
                              <w:overflowPunct/>
                              <w:autoSpaceDE/>
                              <w:autoSpaceDN/>
                              <w:adjustRightInd/>
                              <w:spacing w:after="0"/>
                              <w:contextualSpacing/>
                              <w:jc w:val="both"/>
                              <w:textAlignment w:val="auto"/>
                              <w:rPr>
                                <w:rFonts w:eastAsia="SimSun"/>
                              </w:rPr>
                            </w:pPr>
                            <w:r w:rsidRPr="009E4176">
                              <w:rPr>
                                <w:rFonts w:eastAsia="SimSun"/>
                              </w:rPr>
                              <w:t>FFS: How to ensure the same active BWP between multiple TRPs</w:t>
                            </w:r>
                          </w:p>
                          <w:p w14:paraId="7BA42EB7" w14:textId="52316D04" w:rsidR="00C8536B" w:rsidRPr="001D7DA0" w:rsidRDefault="00C8536B" w:rsidP="001D7DA0">
                            <w:pPr>
                              <w:numPr>
                                <w:ilvl w:val="1"/>
                                <w:numId w:val="32"/>
                              </w:numPr>
                              <w:overflowPunct/>
                              <w:autoSpaceDE/>
                              <w:autoSpaceDN/>
                              <w:adjustRightInd/>
                              <w:spacing w:after="0"/>
                              <w:contextualSpacing/>
                              <w:jc w:val="both"/>
                              <w:textAlignment w:val="auto"/>
                              <w:rPr>
                                <w:rFonts w:eastAsia="SimSun"/>
                              </w:rPr>
                            </w:pPr>
                            <w:r w:rsidRPr="009E4176">
                              <w:rPr>
                                <w:rFonts w:eastAsia="SimSun"/>
                              </w:rPr>
                              <w:t>Note that rate matching mechanisms (if need) to support multi-DCI based NCJT will be discussed separately.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01A8A5D" id="Text Box 6" o:spid="_x0000_s1028" type="#_x0000_t202" style="width:481.95pt;height:33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" fillcolor="white [3201]" strokeweight=".5pt">
                <v:textbox style="mso-fit-shape-to-text:t">
                  <w:txbxContent>
                    <w:p w14:paraId="6F206D6F" w14:textId="77777777" w:rsidR="00C8536B" w:rsidRPr="009E4176" w:rsidRDefault="00C8536B" w:rsidP="001D7DA0">
                      <w:pPr>
                        <w:jc w:val="both"/>
                        <w:rPr>
                          <w:b/>
                          <w:highlight w:val="green"/>
                        </w:rPr>
                      </w:pPr>
                      <w:r w:rsidRPr="009E4176">
                        <w:rPr>
                          <w:b/>
                          <w:highlight w:val="green"/>
                        </w:rPr>
                        <w:t>Agreement</w:t>
                      </w:r>
                    </w:p>
                    <w:p w14:paraId="4A132A4B" w14:textId="77777777" w:rsidR="00C8536B" w:rsidRPr="009E4176" w:rsidRDefault="00C8536B" w:rsidP="001D7DA0">
                      <w:pPr>
                        <w:jc w:val="both"/>
                      </w:pPr>
                      <w:r w:rsidRPr="009E4176">
                        <w:t xml:space="preserve">For a UE supporting multiple-PDCCH based multi-TRP/panel transmission and each PDCCH schedules one PDSCH, at least for </w:t>
                      </w:r>
                      <w:proofErr w:type="spellStart"/>
                      <w:r w:rsidRPr="009E4176">
                        <w:t>eMBB</w:t>
                      </w:r>
                      <w:proofErr w:type="spellEnd"/>
                      <w:r w:rsidRPr="009E4176">
                        <w:t xml:space="preserve"> with non-ideal backhaul, support following restrictions: </w:t>
                      </w:r>
                    </w:p>
                    <w:p w14:paraId="5C4A5989" w14:textId="77777777" w:rsidR="00C8536B" w:rsidRPr="009E4176" w:rsidRDefault="00C8536B" w:rsidP="001D7DA0">
                      <w:pPr>
                        <w:numPr>
                          <w:ilvl w:val="0"/>
                          <w:numId w:val="32"/>
                        </w:numPr>
                        <w:overflowPunct/>
                        <w:autoSpaceDE/>
                        <w:autoSpaceDN/>
                        <w:adjustRightInd/>
                        <w:spacing w:after="0"/>
                        <w:contextualSpacing/>
                        <w:jc w:val="both"/>
                        <w:textAlignment w:val="auto"/>
                        <w:rPr>
                          <w:rFonts w:eastAsia="SimSun"/>
                        </w:rPr>
                      </w:pPr>
                      <w:r w:rsidRPr="009E4176">
                        <w:rPr>
                          <w:rFonts w:eastAsia="SimSun"/>
                        </w:rPr>
                        <w:t>The UE may be scheduled with fully/partially/non-overlapped PDSCHs at time and frequency domain by multiple PDCCHs with following restrictions:</w:t>
                      </w:r>
                    </w:p>
                    <w:p w14:paraId="2B59B1E4" w14:textId="77777777" w:rsidR="00C8536B" w:rsidRPr="009E4176" w:rsidRDefault="00C8536B" w:rsidP="001D7DA0">
                      <w:pPr>
                        <w:numPr>
                          <w:ilvl w:val="1"/>
                          <w:numId w:val="32"/>
                        </w:numPr>
                        <w:overflowPunct/>
                        <w:autoSpaceDE/>
                        <w:autoSpaceDN/>
                        <w:adjustRightInd/>
                        <w:spacing w:after="0"/>
                        <w:contextualSpacing/>
                        <w:jc w:val="both"/>
                        <w:textAlignment w:val="auto"/>
                        <w:rPr>
                          <w:rFonts w:eastAsia="SimSun"/>
                        </w:rPr>
                      </w:pPr>
                      <w:r w:rsidRPr="009E4176">
                        <w:rPr>
                          <w:rFonts w:eastAsia="SimSun"/>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2B0A387E" w14:textId="77777777" w:rsidR="00C8536B" w:rsidRPr="009E4176" w:rsidRDefault="00C8536B" w:rsidP="001D7DA0">
                      <w:pPr>
                        <w:numPr>
                          <w:ilvl w:val="1"/>
                          <w:numId w:val="32"/>
                        </w:numPr>
                        <w:overflowPunct/>
                        <w:autoSpaceDE/>
                        <w:autoSpaceDN/>
                        <w:adjustRightInd/>
                        <w:spacing w:after="0"/>
                        <w:contextualSpacing/>
                        <w:jc w:val="both"/>
                        <w:textAlignment w:val="auto"/>
                        <w:rPr>
                          <w:rFonts w:eastAsia="SimSun"/>
                        </w:rPr>
                      </w:pPr>
                      <w:r w:rsidRPr="009E4176">
                        <w:rPr>
                          <w:rFonts w:eastAsia="SimSun"/>
                        </w:rPr>
                        <w:t xml:space="preserve">The UE is not expected to have more than one TCI index with DMRS ports within the same CDM group for fully/partially overlapped PDSCHs </w:t>
                      </w:r>
                    </w:p>
                    <w:p w14:paraId="42260A3F" w14:textId="77777777" w:rsidR="00C8536B" w:rsidRPr="009E4176" w:rsidRDefault="00C8536B" w:rsidP="001D7DA0">
                      <w:pPr>
                        <w:numPr>
                          <w:ilvl w:val="1"/>
                          <w:numId w:val="32"/>
                        </w:numPr>
                        <w:overflowPunct/>
                        <w:autoSpaceDE/>
                        <w:autoSpaceDN/>
                        <w:adjustRightInd/>
                        <w:spacing w:after="0"/>
                        <w:contextualSpacing/>
                        <w:jc w:val="both"/>
                        <w:textAlignment w:val="auto"/>
                        <w:rPr>
                          <w:rFonts w:eastAsia="SimSun"/>
                        </w:rPr>
                      </w:pPr>
                      <w:r w:rsidRPr="009E4176">
                        <w:rPr>
                          <w:rFonts w:eastAsia="SimSun"/>
                        </w:rPr>
                        <w:t xml:space="preserve">Full scheduling information for receiving a PDSCH is indicated and carried only by the corresponding PDCCH.  </w:t>
                      </w:r>
                    </w:p>
                    <w:p w14:paraId="4863EFDF" w14:textId="77777777" w:rsidR="00C8536B" w:rsidRPr="009E4176" w:rsidRDefault="00C8536B" w:rsidP="001D7DA0">
                      <w:pPr>
                        <w:numPr>
                          <w:ilvl w:val="1"/>
                          <w:numId w:val="32"/>
                        </w:numPr>
                        <w:overflowPunct/>
                        <w:autoSpaceDE/>
                        <w:autoSpaceDN/>
                        <w:adjustRightInd/>
                        <w:spacing w:after="0"/>
                        <w:contextualSpacing/>
                        <w:jc w:val="both"/>
                        <w:textAlignment w:val="auto"/>
                        <w:rPr>
                          <w:rFonts w:eastAsia="SimSun"/>
                        </w:rPr>
                      </w:pPr>
                      <w:r w:rsidRPr="009E4176">
                        <w:rPr>
                          <w:rFonts w:eastAsia="SimSun"/>
                        </w:rPr>
                        <w:t>The UE is expected to be scheduled with the same active BWP bandwidth and the same SCS if the UE is expected to receive multiple PDSCHs simultaneously at given symbols.</w:t>
                      </w:r>
                    </w:p>
                    <w:p w14:paraId="3CF627D0" w14:textId="77777777" w:rsidR="00C8536B" w:rsidRPr="009E4176" w:rsidRDefault="00C8536B" w:rsidP="001D7DA0">
                      <w:pPr>
                        <w:numPr>
                          <w:ilvl w:val="1"/>
                          <w:numId w:val="32"/>
                        </w:numPr>
                        <w:overflowPunct/>
                        <w:autoSpaceDE/>
                        <w:autoSpaceDN/>
                        <w:adjustRightInd/>
                        <w:spacing w:after="0"/>
                        <w:contextualSpacing/>
                        <w:jc w:val="both"/>
                        <w:textAlignment w:val="auto"/>
                        <w:rPr>
                          <w:rFonts w:eastAsia="SimSun"/>
                        </w:rPr>
                      </w:pPr>
                      <w:r w:rsidRPr="009E4176">
                        <w:rPr>
                          <w:rFonts w:eastAsia="SimSun"/>
                        </w:rPr>
                        <w:t xml:space="preserve">The number of active BWPs for a UE is 1 per CC </w:t>
                      </w:r>
                    </w:p>
                    <w:p w14:paraId="4A621C52" w14:textId="77777777" w:rsidR="00C8536B" w:rsidRPr="009E4176" w:rsidRDefault="00C8536B" w:rsidP="001D7DA0">
                      <w:pPr>
                        <w:numPr>
                          <w:ilvl w:val="1"/>
                          <w:numId w:val="32"/>
                        </w:numPr>
                        <w:overflowPunct/>
                        <w:autoSpaceDE/>
                        <w:autoSpaceDN/>
                        <w:adjustRightInd/>
                        <w:spacing w:after="0"/>
                        <w:contextualSpacing/>
                        <w:jc w:val="both"/>
                        <w:textAlignment w:val="auto"/>
                        <w:rPr>
                          <w:rFonts w:eastAsia="SimSun"/>
                        </w:rPr>
                      </w:pPr>
                      <w:r w:rsidRPr="009E4176">
                        <w:rPr>
                          <w:rFonts w:eastAsia="SimSun"/>
                        </w:rPr>
                        <w:t>FFS: PDSCH mapping type from two co-scheduled PDSCHs</w:t>
                      </w:r>
                    </w:p>
                    <w:p w14:paraId="30E553C0" w14:textId="77777777" w:rsidR="00C8536B" w:rsidRPr="009E4176" w:rsidRDefault="00C8536B" w:rsidP="001D7DA0">
                      <w:pPr>
                        <w:numPr>
                          <w:ilvl w:val="1"/>
                          <w:numId w:val="32"/>
                        </w:numPr>
                        <w:overflowPunct/>
                        <w:autoSpaceDE/>
                        <w:autoSpaceDN/>
                        <w:adjustRightInd/>
                        <w:spacing w:after="0"/>
                        <w:contextualSpacing/>
                        <w:jc w:val="both"/>
                        <w:textAlignment w:val="auto"/>
                        <w:rPr>
                          <w:rFonts w:eastAsia="SimSun"/>
                        </w:rPr>
                      </w:pPr>
                      <w:r w:rsidRPr="009E4176">
                        <w:rPr>
                          <w:rFonts w:eastAsia="SimSun"/>
                        </w:rPr>
                        <w:t>FFS: Alignment of PRG-level grid from multiple TRPs</w:t>
                      </w:r>
                    </w:p>
                    <w:p w14:paraId="68CABE0C" w14:textId="77777777" w:rsidR="00C8536B" w:rsidRPr="009E4176" w:rsidRDefault="00C8536B" w:rsidP="001D7DA0">
                      <w:pPr>
                        <w:numPr>
                          <w:ilvl w:val="1"/>
                          <w:numId w:val="32"/>
                        </w:numPr>
                        <w:overflowPunct/>
                        <w:autoSpaceDE/>
                        <w:autoSpaceDN/>
                        <w:adjustRightInd/>
                        <w:spacing w:after="0"/>
                        <w:contextualSpacing/>
                        <w:jc w:val="both"/>
                        <w:textAlignment w:val="auto"/>
                        <w:rPr>
                          <w:rFonts w:eastAsia="SimSun"/>
                        </w:rPr>
                      </w:pPr>
                      <w:r w:rsidRPr="009E4176">
                        <w:rPr>
                          <w:rFonts w:eastAsia="SimSun"/>
                        </w:rPr>
                        <w:t>FFS: How to ensure the same active BWP between multiple TRPs</w:t>
                      </w:r>
                    </w:p>
                    <w:p w14:paraId="7BA42EB7" w14:textId="52316D04" w:rsidR="00C8536B" w:rsidRPr="001D7DA0" w:rsidRDefault="00C8536B" w:rsidP="001D7DA0">
                      <w:pPr>
                        <w:numPr>
                          <w:ilvl w:val="1"/>
                          <w:numId w:val="32"/>
                        </w:numPr>
                        <w:overflowPunct/>
                        <w:autoSpaceDE/>
                        <w:autoSpaceDN/>
                        <w:adjustRightInd/>
                        <w:spacing w:after="0"/>
                        <w:contextualSpacing/>
                        <w:jc w:val="both"/>
                        <w:textAlignment w:val="auto"/>
                        <w:rPr>
                          <w:rFonts w:eastAsia="SimSun"/>
                        </w:rPr>
                      </w:pPr>
                      <w:r w:rsidRPr="009E4176">
                        <w:rPr>
                          <w:rFonts w:eastAsia="SimSun"/>
                        </w:rPr>
                        <w:t>Note that rate matching mechanisms (if need) to support multi-DCI based NCJT will be discussed separately.</w:t>
                      </w:r>
                    </w:p>
                  </w:txbxContent>
                </v:textbox>
                <w10:anchorlock/>
              </v:shape>
            </w:pict>
          </mc:Fallback>
        </mc:AlternateContent>
      </w:r>
    </w:p>
    <w:p w14:paraId="3F611E15" w14:textId="5719C962" w:rsidR="004C3ECB" w:rsidRDefault="00FC7F8B" w:rsidP="00200C26">
      <w:pPr>
        <w:pStyle w:val="BodyText"/>
      </w:pPr>
      <w:r>
        <w:t>In the above agreement, RAN1 states that</w:t>
      </w:r>
    </w:p>
    <w:p w14:paraId="134F9809" w14:textId="63319A04" w:rsidR="00FC7F8B" w:rsidRDefault="00FC7F8B" w:rsidP="00FC7F8B">
      <w:pPr>
        <w:pStyle w:val="BodyText"/>
        <w:numPr>
          <w:ilvl w:val="0"/>
          <w:numId w:val="33"/>
        </w:numPr>
      </w:pPr>
      <w:r>
        <w:t>The PDSCH DMRS positions must be the same</w:t>
      </w:r>
    </w:p>
    <w:p w14:paraId="00EE6C57" w14:textId="4AC4F967" w:rsidR="00FC7F8B" w:rsidRDefault="00FC7F8B" w:rsidP="00FC7F8B">
      <w:pPr>
        <w:pStyle w:val="BodyText"/>
        <w:numPr>
          <w:ilvl w:val="0"/>
          <w:numId w:val="33"/>
        </w:numPr>
      </w:pPr>
      <w:r>
        <w:t>The active BWP</w:t>
      </w:r>
      <w:r w:rsidR="00FC7F48">
        <w:t xml:space="preserve"> and SCS must be the same</w:t>
      </w:r>
    </w:p>
    <w:p w14:paraId="7FD5607F" w14:textId="77777777" w:rsidR="00FC7F48" w:rsidRDefault="00FC7F48" w:rsidP="00FC7F48">
      <w:pPr>
        <w:pStyle w:val="BodyText"/>
      </w:pPr>
      <w:r>
        <w:t>This would apply to one of the cases where RAN1 has not yet concluded on feasibility:</w:t>
      </w:r>
    </w:p>
    <w:p w14:paraId="438EDF45" w14:textId="0CA092FE" w:rsidR="00FC7F48" w:rsidRDefault="00FC7F48" w:rsidP="00C77C8C">
      <w:pPr>
        <w:pStyle w:val="Observation"/>
      </w:pPr>
      <w:bookmarkStart w:id="72" w:name="_Ref16692885"/>
      <w:bookmarkStart w:id="73" w:name="_Toc16874289"/>
      <w:r>
        <w:t>For intra-frequency FR1-FR1, the active BWP and SCS must be the same in source and target to ensure feasibility.</w:t>
      </w:r>
      <w:bookmarkEnd w:id="72"/>
      <w:bookmarkEnd w:id="73"/>
      <w:r>
        <w:t xml:space="preserve"> </w:t>
      </w:r>
    </w:p>
    <w:p w14:paraId="401CBA21" w14:textId="1C23649E" w:rsidR="0077713E" w:rsidRDefault="0077713E" w:rsidP="00FC7F48">
      <w:pPr>
        <w:pStyle w:val="BodyText"/>
      </w:pPr>
      <w:r>
        <w:t xml:space="preserve">We do not see why we should deviate from the conclusion resulting from the </w:t>
      </w:r>
      <w:proofErr w:type="spellStart"/>
      <w:r>
        <w:t>eMIMO</w:t>
      </w:r>
      <w:proofErr w:type="spellEnd"/>
      <w:r>
        <w:t xml:space="preserve"> discussion.</w:t>
      </w:r>
    </w:p>
    <w:p w14:paraId="4EA41B04" w14:textId="5FA7B6CD" w:rsidR="00FC7F48" w:rsidRDefault="00FC7F48" w:rsidP="00FC7F48">
      <w:pPr>
        <w:pStyle w:val="BodyText"/>
      </w:pPr>
      <w:r>
        <w:t>Furthermore, in the discussion following up to this agreement, it has been assumed that the PDSCHs were received well within the cyclic prefix. In this context, a RAN4 level of synchronization was assumed to keep the UE complexity down:</w:t>
      </w:r>
    </w:p>
    <w:p w14:paraId="08AD5806" w14:textId="33C23417" w:rsidR="00FC7F48" w:rsidRDefault="00FC7F48" w:rsidP="00FC7F48">
      <w:pPr>
        <w:pStyle w:val="Observation"/>
      </w:pPr>
      <w:bookmarkStart w:id="74" w:name="_Ref7766699"/>
      <w:bookmarkStart w:id="75" w:name="_Toc7767586"/>
      <w:bookmarkStart w:id="76" w:name="_Toc16874290"/>
      <w:r>
        <w:t>In the multi-TRP work, it is assumed that the PDSCHs arrive at the UE within the cyclic prefix</w:t>
      </w:r>
      <w:bookmarkEnd w:id="74"/>
      <w:bookmarkEnd w:id="75"/>
      <w:r>
        <w:t>, meaning that asynchronous intra-frequency FR1-FR1 has been ruled out.</w:t>
      </w:r>
      <w:bookmarkEnd w:id="76"/>
    </w:p>
    <w:p w14:paraId="0799EC9E" w14:textId="57822BAD" w:rsidR="00C77C8C" w:rsidRDefault="00C77C8C" w:rsidP="00C77C8C">
      <w:pPr>
        <w:pStyle w:val="BodyText"/>
      </w:pPr>
      <w:r>
        <w:t>The multi-TRP discussion has been very much focused on the PDSCH reception, since that has been specified already for LTE. However, the NR functionality should cover also multiple PDCCH case. It should be noted that simultaneous reception of multiple PDCCHs have not even been discussed in the multi-TRP work:</w:t>
      </w:r>
    </w:p>
    <w:p w14:paraId="37171D40" w14:textId="77777777" w:rsidR="00C77C8C" w:rsidRDefault="00C77C8C" w:rsidP="00C77C8C">
      <w:pPr>
        <w:pStyle w:val="Observation"/>
      </w:pPr>
      <w:bookmarkStart w:id="77" w:name="_Ref7766701"/>
      <w:bookmarkStart w:id="78" w:name="_Toc7767587"/>
      <w:bookmarkStart w:id="79" w:name="_Toc16874291"/>
      <w:r>
        <w:t>Simultaneous reception of multiple PDCCHs has not been discussed in the multi-TRP agenda item.</w:t>
      </w:r>
      <w:bookmarkEnd w:id="77"/>
      <w:bookmarkEnd w:id="78"/>
      <w:bookmarkEnd w:id="79"/>
    </w:p>
    <w:p w14:paraId="0CC9EE67" w14:textId="77777777" w:rsidR="00C77C8C" w:rsidRDefault="00C77C8C" w:rsidP="00C77C8C">
      <w:pPr>
        <w:pStyle w:val="BodyText"/>
      </w:pPr>
      <w:r>
        <w:t xml:space="preserve">Essentially, such multi-user PDCCH reception has not been heard of. </w:t>
      </w:r>
    </w:p>
    <w:p w14:paraId="39CBAA34" w14:textId="77777777" w:rsidR="00C77C8C" w:rsidRDefault="00C77C8C" w:rsidP="00C77C8C">
      <w:pPr>
        <w:pStyle w:val="BodyText"/>
      </w:pPr>
      <w:r>
        <w:t>Yet another agreement on simultaneous Tx was made in RAN1#96:</w:t>
      </w:r>
    </w:p>
    <w:p w14:paraId="554D5CFD" w14:textId="77777777" w:rsidR="00C77C8C" w:rsidRDefault="00C77C8C" w:rsidP="00C77C8C">
      <w:pPr>
        <w:pStyle w:val="BodyText"/>
      </w:pPr>
      <w:r>
        <w:rPr>
          <w:noProof/>
        </w:rPr>
        <w:lastRenderedPageBreak/>
        <mc:AlternateContent>
          <mc:Choice Requires="wps">
            <w:drawing>
              <wp:inline distT="0" distB="0" distL="0" distR="0" wp14:anchorId="37A16A4A" wp14:editId="46776C6E">
                <wp:extent cx="6120765" cy="5659023"/>
                <wp:effectExtent l="0" t="0" r="13335" b="26035"/>
                <wp:docPr id="7" name="Text Box 7"/>
                <wp:cNvGraphicFramePr/>
                <a:graphic xmlns:a="http://schemas.openxmlformats.org/drawingml/2006/main">
                  <a:graphicData uri="http://schemas.microsoft.com/office/word/2010/wordprocessingShape">
                    <wps:wsp>
                      <wps:cNvSpPr txBox="1"/>
                      <wps:spPr>
                        <a:xfrm>
                          <a:off x="0" y="0"/>
                          <a:ext cx="6120765" cy="5659023"/>
                        </a:xfrm>
                        <a:prstGeom prst="rect">
                          <a:avLst/>
                        </a:prstGeom>
                        <a:solidFill>
                          <a:schemeClr val="lt1"/>
                        </a:solidFill>
                        <a:ln w="6350">
                          <a:solidFill>
                            <a:prstClr val="black"/>
                          </a:solidFill>
                        </a:ln>
                      </wps:spPr>
                      <wps:txbx>
                        <w:txbxContent>
                          <w:p w14:paraId="23E2D9CA" w14:textId="77777777" w:rsidR="00C8536B" w:rsidRPr="00064D66" w:rsidRDefault="00C8536B" w:rsidP="00C77C8C">
                            <w:pPr>
                              <w:rPr>
                                <w:b/>
                                <w:highlight w:val="green"/>
                                <w:lang w:eastAsia="x-none"/>
                              </w:rPr>
                            </w:pPr>
                            <w:bookmarkStart w:id="80" w:name="_Hlk7766427"/>
                            <w:r w:rsidRPr="00064D66">
                              <w:rPr>
                                <w:b/>
                                <w:highlight w:val="green"/>
                                <w:lang w:eastAsia="x-none"/>
                              </w:rPr>
                              <w:t>Agreement</w:t>
                            </w:r>
                          </w:p>
                          <w:p w14:paraId="50C9D81F" w14:textId="77777777" w:rsidR="00C8536B" w:rsidRPr="00064D66" w:rsidRDefault="00C8536B" w:rsidP="00C77C8C">
                            <w:pPr>
                              <w:tabs>
                                <w:tab w:val="left" w:pos="720"/>
                                <w:tab w:val="left" w:pos="2160"/>
                              </w:tabs>
                              <w:jc w:val="both"/>
                              <w:rPr>
                                <w:rFonts w:eastAsia="SimSun"/>
                                <w:szCs w:val="22"/>
                                <w:lang w:eastAsia="zh-CN"/>
                              </w:rPr>
                            </w:pPr>
                            <w:r w:rsidRPr="00064D66">
                              <w:rPr>
                                <w:rFonts w:eastAsia="SimSun"/>
                                <w:szCs w:val="22"/>
                                <w:lang w:eastAsia="zh-CN"/>
                              </w:rPr>
                              <w:t xml:space="preserve">For separate ACK/NACK payload/feedback for received PDSCHs where multiple DCIs are used, </w:t>
                            </w:r>
                          </w:p>
                          <w:p w14:paraId="6A7510E0" w14:textId="77777777" w:rsidR="00C8536B" w:rsidRPr="00064D66" w:rsidRDefault="00C8536B" w:rsidP="00C77C8C">
                            <w:pPr>
                              <w:numPr>
                                <w:ilvl w:val="0"/>
                                <w:numId w:val="34"/>
                              </w:numPr>
                              <w:tabs>
                                <w:tab w:val="left" w:pos="720"/>
                                <w:tab w:val="left" w:pos="2160"/>
                              </w:tabs>
                              <w:spacing w:after="0"/>
                              <w:contextualSpacing/>
                              <w:jc w:val="both"/>
                              <w:rPr>
                                <w:rFonts w:eastAsia="SimSun"/>
                                <w:szCs w:val="22"/>
                                <w:lang w:eastAsia="zh-CN"/>
                              </w:rPr>
                            </w:pPr>
                            <w:r w:rsidRPr="00064D66">
                              <w:rPr>
                                <w:rFonts w:eastAsia="SimSun"/>
                                <w:szCs w:val="22"/>
                                <w:lang w:eastAsia="zh-CN"/>
                              </w:rPr>
                              <w:t xml:space="preserve">PUCCH resources conveying ACK/NACK feedback can be TDM with separated </w:t>
                            </w:r>
                            <w:r w:rsidRPr="00064D66">
                              <w:rPr>
                                <w:rFonts w:eastAsia="Malgun Gothic"/>
                                <w:szCs w:val="22"/>
                                <w:lang w:val="en-US" w:eastAsia="ko-KR"/>
                              </w:rPr>
                              <w:t xml:space="preserve">HARQ-ACK codebook. </w:t>
                            </w:r>
                          </w:p>
                          <w:p w14:paraId="281545A1" w14:textId="77777777" w:rsidR="00C8536B" w:rsidRPr="00064D66" w:rsidRDefault="00C8536B" w:rsidP="00C77C8C">
                            <w:pPr>
                              <w:numPr>
                                <w:ilvl w:val="1"/>
                                <w:numId w:val="34"/>
                              </w:numPr>
                              <w:tabs>
                                <w:tab w:val="left" w:pos="720"/>
                                <w:tab w:val="left" w:pos="1080"/>
                              </w:tabs>
                              <w:spacing w:after="0"/>
                              <w:contextualSpacing/>
                              <w:jc w:val="both"/>
                              <w:rPr>
                                <w:rFonts w:eastAsia="SimSun"/>
                                <w:szCs w:val="22"/>
                                <w:lang w:eastAsia="zh-CN"/>
                              </w:rPr>
                            </w:pPr>
                            <w:r w:rsidRPr="00064D66">
                              <w:rPr>
                                <w:rFonts w:eastAsia="SimSun"/>
                                <w:szCs w:val="22"/>
                                <w:lang w:eastAsia="zh-CN"/>
                              </w:rPr>
                              <w:t xml:space="preserve">FFS TDM within a slot </w:t>
                            </w:r>
                          </w:p>
                          <w:p w14:paraId="531D0CAD" w14:textId="77777777" w:rsidR="00C8536B" w:rsidRPr="00064D66" w:rsidRDefault="00C8536B" w:rsidP="00C77C8C">
                            <w:pPr>
                              <w:numPr>
                                <w:ilvl w:val="1"/>
                                <w:numId w:val="34"/>
                              </w:numPr>
                              <w:tabs>
                                <w:tab w:val="left" w:pos="720"/>
                                <w:tab w:val="left" w:pos="1080"/>
                              </w:tabs>
                              <w:spacing w:after="0"/>
                              <w:contextualSpacing/>
                              <w:jc w:val="both"/>
                              <w:rPr>
                                <w:rFonts w:eastAsia="SimSun"/>
                                <w:szCs w:val="22"/>
                                <w:lang w:eastAsia="zh-CN"/>
                              </w:rPr>
                            </w:pPr>
                            <w:r w:rsidRPr="00064D66">
                              <w:rPr>
                                <w:rFonts w:eastAsia="SimSun"/>
                                <w:szCs w:val="22"/>
                                <w:lang w:eastAsia="zh-CN"/>
                              </w:rPr>
                              <w:t xml:space="preserve">FFS: the format of PUCCH from multiple TRP shall be same or different </w:t>
                            </w:r>
                          </w:p>
                          <w:bookmarkEnd w:id="80"/>
                          <w:p w14:paraId="1C7C24DD" w14:textId="77777777" w:rsidR="00C8536B" w:rsidRPr="00064D66" w:rsidRDefault="00C8536B" w:rsidP="00C77C8C">
                            <w:pPr>
                              <w:tabs>
                                <w:tab w:val="left" w:pos="720"/>
                                <w:tab w:val="left" w:pos="2160"/>
                              </w:tabs>
                              <w:contextualSpacing/>
                              <w:jc w:val="both"/>
                              <w:rPr>
                                <w:rFonts w:eastAsia="SimSun"/>
                                <w:szCs w:val="22"/>
                                <w:lang w:eastAsia="zh-CN"/>
                              </w:rPr>
                            </w:pPr>
                            <w:r w:rsidRPr="00064D66">
                              <w:rPr>
                                <w:rFonts w:eastAsia="SimSun"/>
                                <w:szCs w:val="22"/>
                                <w:lang w:eastAsia="zh-CN"/>
                              </w:rPr>
                              <w:t xml:space="preserve">For issues related to PUCCH resources, study including: </w:t>
                            </w:r>
                          </w:p>
                          <w:p w14:paraId="619EE7DB" w14:textId="77777777" w:rsidR="00C8536B" w:rsidRPr="00064D66" w:rsidRDefault="00C8536B" w:rsidP="00C77C8C">
                            <w:pPr>
                              <w:numPr>
                                <w:ilvl w:val="0"/>
                                <w:numId w:val="34"/>
                              </w:numPr>
                              <w:tabs>
                                <w:tab w:val="left" w:pos="720"/>
                                <w:tab w:val="left" w:pos="2160"/>
                              </w:tabs>
                              <w:spacing w:after="0"/>
                              <w:contextualSpacing/>
                              <w:jc w:val="both"/>
                              <w:rPr>
                                <w:rFonts w:eastAsia="SimSun"/>
                                <w:szCs w:val="22"/>
                                <w:lang w:eastAsia="zh-CN"/>
                              </w:rPr>
                            </w:pPr>
                            <w:r w:rsidRPr="00064D66">
                              <w:rPr>
                                <w:rFonts w:eastAsia="Malgun Gothic"/>
                                <w:szCs w:val="22"/>
                                <w:lang w:eastAsia="ko-KR"/>
                              </w:rPr>
                              <w:t>FFS: i</w:t>
                            </w:r>
                            <w:r w:rsidRPr="00064D66">
                              <w:rPr>
                                <w:rFonts w:eastAsia="SimSun"/>
                                <w:szCs w:val="22"/>
                                <w:lang w:eastAsia="zh-CN"/>
                              </w:rPr>
                              <w:t>f PUCCH resources conveying ACK/NACK feedback are overlapped at time, whether predefined dropping rule is needed to drop ACK/NACK feedback.</w:t>
                            </w:r>
                          </w:p>
                          <w:p w14:paraId="2831B7E4" w14:textId="77777777" w:rsidR="00C8536B" w:rsidRPr="00064D66" w:rsidRDefault="00C8536B" w:rsidP="00C77C8C">
                            <w:pPr>
                              <w:numPr>
                                <w:ilvl w:val="0"/>
                                <w:numId w:val="34"/>
                              </w:numPr>
                              <w:tabs>
                                <w:tab w:val="left" w:pos="720"/>
                                <w:tab w:val="left" w:pos="2160"/>
                              </w:tabs>
                              <w:spacing w:after="0"/>
                              <w:contextualSpacing/>
                              <w:jc w:val="both"/>
                              <w:rPr>
                                <w:rFonts w:eastAsia="SimSun"/>
                                <w:szCs w:val="22"/>
                                <w:lang w:eastAsia="zh-CN"/>
                              </w:rPr>
                            </w:pPr>
                            <w:r w:rsidRPr="00064D66">
                              <w:rPr>
                                <w:rFonts w:eastAsia="SimSun"/>
                                <w:szCs w:val="22"/>
                                <w:lang w:eastAsia="zh-CN"/>
                              </w:rPr>
                              <w:t xml:space="preserve">FFS: how to handle ACK/NACK overlapping with CSI reporting for different TRPs </w:t>
                            </w:r>
                          </w:p>
                          <w:p w14:paraId="16687EEC" w14:textId="77777777" w:rsidR="00C8536B" w:rsidRPr="00064D66" w:rsidRDefault="00C8536B" w:rsidP="00C77C8C">
                            <w:pPr>
                              <w:numPr>
                                <w:ilvl w:val="0"/>
                                <w:numId w:val="34"/>
                              </w:numPr>
                              <w:tabs>
                                <w:tab w:val="left" w:pos="720"/>
                                <w:tab w:val="left" w:pos="2160"/>
                              </w:tabs>
                              <w:spacing w:after="0"/>
                              <w:contextualSpacing/>
                              <w:jc w:val="both"/>
                              <w:rPr>
                                <w:rFonts w:eastAsia="SimSun"/>
                                <w:szCs w:val="22"/>
                                <w:lang w:eastAsia="zh-CN"/>
                              </w:rPr>
                            </w:pPr>
                            <w:r w:rsidRPr="00064D66">
                              <w:rPr>
                                <w:rFonts w:eastAsia="SimSun"/>
                                <w:szCs w:val="22"/>
                                <w:lang w:eastAsia="zh-CN"/>
                              </w:rPr>
                              <w:t>FFS: how to handle PUCCH overlapping with PUSCH at the time domain for different TRPs</w:t>
                            </w:r>
                          </w:p>
                          <w:p w14:paraId="41D9D616" w14:textId="77777777" w:rsidR="00C8536B" w:rsidRPr="00064D66" w:rsidRDefault="00C8536B" w:rsidP="00C77C8C">
                            <w:pPr>
                              <w:numPr>
                                <w:ilvl w:val="0"/>
                                <w:numId w:val="34"/>
                              </w:numPr>
                              <w:tabs>
                                <w:tab w:val="left" w:pos="720"/>
                                <w:tab w:val="left" w:pos="2160"/>
                              </w:tabs>
                              <w:spacing w:after="0"/>
                              <w:contextualSpacing/>
                              <w:jc w:val="both"/>
                              <w:rPr>
                                <w:rFonts w:eastAsia="SimSun"/>
                                <w:szCs w:val="22"/>
                                <w:lang w:eastAsia="zh-CN"/>
                              </w:rPr>
                            </w:pPr>
                            <w:r w:rsidRPr="00064D66">
                              <w:rPr>
                                <w:rFonts w:eastAsia="SimSun"/>
                                <w:szCs w:val="22"/>
                                <w:lang w:eastAsia="zh-CN"/>
                              </w:rPr>
                              <w:t xml:space="preserve">FFS: whether the UE can assume simultaneous ACK/NACK transmission from multiple PUCCH resources, and associated details of configurations/indication/UE capability.  </w:t>
                            </w:r>
                          </w:p>
                          <w:p w14:paraId="5CF6E63A" w14:textId="77777777" w:rsidR="00C8536B" w:rsidRPr="00064D66" w:rsidRDefault="00C8536B" w:rsidP="00C77C8C">
                            <w:pPr>
                              <w:rPr>
                                <w:lang w:eastAsia="x-none"/>
                              </w:rPr>
                            </w:pPr>
                            <w:r w:rsidRPr="00064D66">
                              <w:rPr>
                                <w:lang w:eastAsia="x-none"/>
                              </w:rPr>
                              <w:t>Include in LS to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7A16A4A" id="Text Box 7" o:spid="_x0000_s1029" type="#_x0000_t202" style="width:481.95pt;height:4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" fillcolor="white [3201]" strokeweight=".5pt">
                <v:textbox style="mso-fit-shape-to-text:t">
                  <w:txbxContent>
                    <w:p w14:paraId="23E2D9CA" w14:textId="77777777" w:rsidR="00C8536B" w:rsidRPr="00064D66" w:rsidRDefault="00C8536B" w:rsidP="00C77C8C">
                      <w:pPr>
                        <w:rPr>
                          <w:b/>
                          <w:highlight w:val="green"/>
                          <w:lang w:eastAsia="x-none"/>
                        </w:rPr>
                      </w:pPr>
                      <w:bookmarkStart w:id="81" w:name="_Hlk7766427"/>
                      <w:r w:rsidRPr="00064D66">
                        <w:rPr>
                          <w:b/>
                          <w:highlight w:val="green"/>
                          <w:lang w:eastAsia="x-none"/>
                        </w:rPr>
                        <w:t>Agreement</w:t>
                      </w:r>
                    </w:p>
                    <w:p w14:paraId="50C9D81F" w14:textId="77777777" w:rsidR="00C8536B" w:rsidRPr="00064D66" w:rsidRDefault="00C8536B" w:rsidP="00C77C8C">
                      <w:pPr>
                        <w:tabs>
                          <w:tab w:val="left" w:pos="720"/>
                          <w:tab w:val="left" w:pos="2160"/>
                        </w:tabs>
                        <w:jc w:val="both"/>
                        <w:rPr>
                          <w:rFonts w:eastAsia="SimSun"/>
                          <w:szCs w:val="22"/>
                          <w:lang w:eastAsia="zh-CN"/>
                        </w:rPr>
                      </w:pPr>
                      <w:r w:rsidRPr="00064D66">
                        <w:rPr>
                          <w:rFonts w:eastAsia="SimSun"/>
                          <w:szCs w:val="22"/>
                          <w:lang w:eastAsia="zh-CN"/>
                        </w:rPr>
                        <w:t xml:space="preserve">For separate ACK/NACK payload/feedback for received PDSCHs where multiple DCIs are used, </w:t>
                      </w:r>
                    </w:p>
                    <w:p w14:paraId="6A7510E0" w14:textId="77777777" w:rsidR="00C8536B" w:rsidRPr="00064D66" w:rsidRDefault="00C8536B" w:rsidP="00C77C8C">
                      <w:pPr>
                        <w:numPr>
                          <w:ilvl w:val="0"/>
                          <w:numId w:val="34"/>
                        </w:numPr>
                        <w:tabs>
                          <w:tab w:val="left" w:pos="720"/>
                          <w:tab w:val="left" w:pos="2160"/>
                        </w:tabs>
                        <w:spacing w:after="0"/>
                        <w:contextualSpacing/>
                        <w:jc w:val="both"/>
                        <w:rPr>
                          <w:rFonts w:eastAsia="SimSun"/>
                          <w:szCs w:val="22"/>
                          <w:lang w:eastAsia="zh-CN"/>
                        </w:rPr>
                      </w:pPr>
                      <w:r w:rsidRPr="00064D66">
                        <w:rPr>
                          <w:rFonts w:eastAsia="SimSun"/>
                          <w:szCs w:val="22"/>
                          <w:lang w:eastAsia="zh-CN"/>
                        </w:rPr>
                        <w:t xml:space="preserve">PUCCH resources conveying ACK/NACK feedback can be TDM with separated </w:t>
                      </w:r>
                      <w:r w:rsidRPr="00064D66">
                        <w:rPr>
                          <w:rFonts w:eastAsia="Malgun Gothic"/>
                          <w:szCs w:val="22"/>
                          <w:lang w:val="en-US" w:eastAsia="ko-KR"/>
                        </w:rPr>
                        <w:t xml:space="preserve">HARQ-ACK codebook. </w:t>
                      </w:r>
                    </w:p>
                    <w:p w14:paraId="281545A1" w14:textId="77777777" w:rsidR="00C8536B" w:rsidRPr="00064D66" w:rsidRDefault="00C8536B" w:rsidP="00C77C8C">
                      <w:pPr>
                        <w:numPr>
                          <w:ilvl w:val="1"/>
                          <w:numId w:val="34"/>
                        </w:numPr>
                        <w:tabs>
                          <w:tab w:val="left" w:pos="720"/>
                          <w:tab w:val="left" w:pos="1080"/>
                        </w:tabs>
                        <w:spacing w:after="0"/>
                        <w:contextualSpacing/>
                        <w:jc w:val="both"/>
                        <w:rPr>
                          <w:rFonts w:eastAsia="SimSun"/>
                          <w:szCs w:val="22"/>
                          <w:lang w:eastAsia="zh-CN"/>
                        </w:rPr>
                      </w:pPr>
                      <w:r w:rsidRPr="00064D66">
                        <w:rPr>
                          <w:rFonts w:eastAsia="SimSun"/>
                          <w:szCs w:val="22"/>
                          <w:lang w:eastAsia="zh-CN"/>
                        </w:rPr>
                        <w:t xml:space="preserve">FFS TDM within a slot </w:t>
                      </w:r>
                    </w:p>
                    <w:p w14:paraId="531D0CAD" w14:textId="77777777" w:rsidR="00C8536B" w:rsidRPr="00064D66" w:rsidRDefault="00C8536B" w:rsidP="00C77C8C">
                      <w:pPr>
                        <w:numPr>
                          <w:ilvl w:val="1"/>
                          <w:numId w:val="34"/>
                        </w:numPr>
                        <w:tabs>
                          <w:tab w:val="left" w:pos="720"/>
                          <w:tab w:val="left" w:pos="1080"/>
                        </w:tabs>
                        <w:spacing w:after="0"/>
                        <w:contextualSpacing/>
                        <w:jc w:val="both"/>
                        <w:rPr>
                          <w:rFonts w:eastAsia="SimSun"/>
                          <w:szCs w:val="22"/>
                          <w:lang w:eastAsia="zh-CN"/>
                        </w:rPr>
                      </w:pPr>
                      <w:r w:rsidRPr="00064D66">
                        <w:rPr>
                          <w:rFonts w:eastAsia="SimSun"/>
                          <w:szCs w:val="22"/>
                          <w:lang w:eastAsia="zh-CN"/>
                        </w:rPr>
                        <w:t xml:space="preserve">FFS: the format of PUCCH from multiple TRP shall be same or different </w:t>
                      </w:r>
                    </w:p>
                    <w:bookmarkEnd w:id="81"/>
                    <w:p w14:paraId="1C7C24DD" w14:textId="77777777" w:rsidR="00C8536B" w:rsidRPr="00064D66" w:rsidRDefault="00C8536B" w:rsidP="00C77C8C">
                      <w:pPr>
                        <w:tabs>
                          <w:tab w:val="left" w:pos="720"/>
                          <w:tab w:val="left" w:pos="2160"/>
                        </w:tabs>
                        <w:contextualSpacing/>
                        <w:jc w:val="both"/>
                        <w:rPr>
                          <w:rFonts w:eastAsia="SimSun"/>
                          <w:szCs w:val="22"/>
                          <w:lang w:eastAsia="zh-CN"/>
                        </w:rPr>
                      </w:pPr>
                      <w:r w:rsidRPr="00064D66">
                        <w:rPr>
                          <w:rFonts w:eastAsia="SimSun"/>
                          <w:szCs w:val="22"/>
                          <w:lang w:eastAsia="zh-CN"/>
                        </w:rPr>
                        <w:t xml:space="preserve">For issues related to PUCCH resources, study including: </w:t>
                      </w:r>
                    </w:p>
                    <w:p w14:paraId="619EE7DB" w14:textId="77777777" w:rsidR="00C8536B" w:rsidRPr="00064D66" w:rsidRDefault="00C8536B" w:rsidP="00C77C8C">
                      <w:pPr>
                        <w:numPr>
                          <w:ilvl w:val="0"/>
                          <w:numId w:val="34"/>
                        </w:numPr>
                        <w:tabs>
                          <w:tab w:val="left" w:pos="720"/>
                          <w:tab w:val="left" w:pos="2160"/>
                        </w:tabs>
                        <w:spacing w:after="0"/>
                        <w:contextualSpacing/>
                        <w:jc w:val="both"/>
                        <w:rPr>
                          <w:rFonts w:eastAsia="SimSun"/>
                          <w:szCs w:val="22"/>
                          <w:lang w:eastAsia="zh-CN"/>
                        </w:rPr>
                      </w:pPr>
                      <w:r w:rsidRPr="00064D66">
                        <w:rPr>
                          <w:rFonts w:eastAsia="Malgun Gothic"/>
                          <w:szCs w:val="22"/>
                          <w:lang w:eastAsia="ko-KR"/>
                        </w:rPr>
                        <w:t>FFS: i</w:t>
                      </w:r>
                      <w:r w:rsidRPr="00064D66">
                        <w:rPr>
                          <w:rFonts w:eastAsia="SimSun"/>
                          <w:szCs w:val="22"/>
                          <w:lang w:eastAsia="zh-CN"/>
                        </w:rPr>
                        <w:t>f PUCCH resources conveying ACK/NACK feedback are overlapped at time, whether predefined dropping rule is needed to drop ACK/NACK feedback.</w:t>
                      </w:r>
                    </w:p>
                    <w:p w14:paraId="2831B7E4" w14:textId="77777777" w:rsidR="00C8536B" w:rsidRPr="00064D66" w:rsidRDefault="00C8536B" w:rsidP="00C77C8C">
                      <w:pPr>
                        <w:numPr>
                          <w:ilvl w:val="0"/>
                          <w:numId w:val="34"/>
                        </w:numPr>
                        <w:tabs>
                          <w:tab w:val="left" w:pos="720"/>
                          <w:tab w:val="left" w:pos="2160"/>
                        </w:tabs>
                        <w:spacing w:after="0"/>
                        <w:contextualSpacing/>
                        <w:jc w:val="both"/>
                        <w:rPr>
                          <w:rFonts w:eastAsia="SimSun"/>
                          <w:szCs w:val="22"/>
                          <w:lang w:eastAsia="zh-CN"/>
                        </w:rPr>
                      </w:pPr>
                      <w:r w:rsidRPr="00064D66">
                        <w:rPr>
                          <w:rFonts w:eastAsia="SimSun"/>
                          <w:szCs w:val="22"/>
                          <w:lang w:eastAsia="zh-CN"/>
                        </w:rPr>
                        <w:t xml:space="preserve">FFS: how to handle ACK/NACK overlapping with CSI reporting for different TRPs </w:t>
                      </w:r>
                    </w:p>
                    <w:p w14:paraId="16687EEC" w14:textId="77777777" w:rsidR="00C8536B" w:rsidRPr="00064D66" w:rsidRDefault="00C8536B" w:rsidP="00C77C8C">
                      <w:pPr>
                        <w:numPr>
                          <w:ilvl w:val="0"/>
                          <w:numId w:val="34"/>
                        </w:numPr>
                        <w:tabs>
                          <w:tab w:val="left" w:pos="720"/>
                          <w:tab w:val="left" w:pos="2160"/>
                        </w:tabs>
                        <w:spacing w:after="0"/>
                        <w:contextualSpacing/>
                        <w:jc w:val="both"/>
                        <w:rPr>
                          <w:rFonts w:eastAsia="SimSun"/>
                          <w:szCs w:val="22"/>
                          <w:lang w:eastAsia="zh-CN"/>
                        </w:rPr>
                      </w:pPr>
                      <w:r w:rsidRPr="00064D66">
                        <w:rPr>
                          <w:rFonts w:eastAsia="SimSun"/>
                          <w:szCs w:val="22"/>
                          <w:lang w:eastAsia="zh-CN"/>
                        </w:rPr>
                        <w:t>FFS: how to handle PUCCH overlapping with PUSCH at the time domain for different TRPs</w:t>
                      </w:r>
                    </w:p>
                    <w:p w14:paraId="41D9D616" w14:textId="77777777" w:rsidR="00C8536B" w:rsidRPr="00064D66" w:rsidRDefault="00C8536B" w:rsidP="00C77C8C">
                      <w:pPr>
                        <w:numPr>
                          <w:ilvl w:val="0"/>
                          <w:numId w:val="34"/>
                        </w:numPr>
                        <w:tabs>
                          <w:tab w:val="left" w:pos="720"/>
                          <w:tab w:val="left" w:pos="2160"/>
                        </w:tabs>
                        <w:spacing w:after="0"/>
                        <w:contextualSpacing/>
                        <w:jc w:val="both"/>
                        <w:rPr>
                          <w:rFonts w:eastAsia="SimSun"/>
                          <w:szCs w:val="22"/>
                          <w:lang w:eastAsia="zh-CN"/>
                        </w:rPr>
                      </w:pPr>
                      <w:r w:rsidRPr="00064D66">
                        <w:rPr>
                          <w:rFonts w:eastAsia="SimSun"/>
                          <w:szCs w:val="22"/>
                          <w:lang w:eastAsia="zh-CN"/>
                        </w:rPr>
                        <w:t xml:space="preserve">FFS: whether the UE can assume simultaneous ACK/NACK transmission from multiple PUCCH resources, and associated details of configurations/indication/UE capability.  </w:t>
                      </w:r>
                    </w:p>
                    <w:p w14:paraId="5CF6E63A" w14:textId="77777777" w:rsidR="00C8536B" w:rsidRPr="00064D66" w:rsidRDefault="00C8536B" w:rsidP="00C77C8C">
                      <w:pPr>
                        <w:rPr>
                          <w:lang w:eastAsia="x-none"/>
                        </w:rPr>
                      </w:pPr>
                      <w:r w:rsidRPr="00064D66">
                        <w:rPr>
                          <w:lang w:eastAsia="x-none"/>
                        </w:rPr>
                        <w:t>Include in LS to RAN2</w:t>
                      </w:r>
                    </w:p>
                  </w:txbxContent>
                </v:textbox>
                <w10:anchorlock/>
              </v:shape>
            </w:pict>
          </mc:Fallback>
        </mc:AlternateContent>
      </w:r>
    </w:p>
    <w:p w14:paraId="13F5366C" w14:textId="77777777" w:rsidR="00C77C8C" w:rsidRDefault="00C77C8C" w:rsidP="00C77C8C">
      <w:pPr>
        <w:pStyle w:val="BodyText"/>
      </w:pPr>
      <w:r>
        <w:t>Here we note that the PUCCH conveying the ACK/NACK feedback to the different TRPs needs to be TDM. Note that there is no agreement that PUCCH resources can be FDM:</w:t>
      </w:r>
    </w:p>
    <w:p w14:paraId="41357EE9" w14:textId="77777777" w:rsidR="00C77C8C" w:rsidRDefault="00C77C8C" w:rsidP="00C77C8C">
      <w:pPr>
        <w:pStyle w:val="Observation"/>
      </w:pPr>
      <w:bookmarkStart w:id="82" w:name="_Ref4401514"/>
      <w:bookmarkStart w:id="83" w:name="_Ref7766702"/>
      <w:bookmarkStart w:id="84" w:name="_Toc7767588"/>
      <w:bookmarkStart w:id="85" w:name="_Toc16874292"/>
      <w:r>
        <w:t xml:space="preserve">There is no agreement </w:t>
      </w:r>
      <w:bookmarkEnd w:id="82"/>
      <w:r>
        <w:t>that PUCCH resources corresponding to different TRPs can be FDM.</w:t>
      </w:r>
      <w:bookmarkEnd w:id="83"/>
      <w:bookmarkEnd w:id="84"/>
      <w:bookmarkEnd w:id="85"/>
    </w:p>
    <w:p w14:paraId="66C1623E" w14:textId="49B772C7" w:rsidR="00C77C8C" w:rsidRDefault="00C77C8C" w:rsidP="00FC7F48">
      <w:pPr>
        <w:pStyle w:val="BodyText"/>
      </w:pPr>
      <w:r>
        <w:t xml:space="preserve">Finally, we note that RAN1 has not even started to discuss simultaneous transmission of PUSCH in the multi-TRP context. </w:t>
      </w:r>
    </w:p>
    <w:p w14:paraId="5B182897" w14:textId="53E080FE" w:rsidR="00FC7F48" w:rsidRDefault="00FC7F48" w:rsidP="00FC7F48">
      <w:pPr>
        <w:pStyle w:val="BodyText"/>
      </w:pPr>
      <w:r>
        <w:t>In the discussion leading up to the LS reply, the focus was very much on the UE aspects. This lead up to the conclusion that simultaneous Tx in synchronous deployments is feasible, whereas simultaneous Tx in asynchronous deployments was FFS. There were no additional conditions associated with these statements.</w:t>
      </w:r>
    </w:p>
    <w:p w14:paraId="48DA107B" w14:textId="77777777" w:rsidR="00FC7F48" w:rsidRDefault="00FC7F48" w:rsidP="00FC7F48">
      <w:pPr>
        <w:pStyle w:val="BodyText"/>
      </w:pPr>
      <w:r>
        <w:t>However, we note that simultaneous Tx in the UL is useless if the desired signals cannot be received at the gNB(s). In fact, if no constraints are placed on the UL transmissions from the UE, it will be quite challenging to decode them at the gNB, since they may be transmitted in the same time/frequency resources using the same antenna. Under some circumstances, the gNB will receive the transmissions at SINR = 0dB, without any possibility to rely on spatial interference suppression to separate the signals:</w:t>
      </w:r>
    </w:p>
    <w:p w14:paraId="70B7208A" w14:textId="77777777" w:rsidR="00FC7F48" w:rsidRDefault="00FC7F48" w:rsidP="00FC7F48">
      <w:pPr>
        <w:pStyle w:val="Observation"/>
      </w:pPr>
      <w:bookmarkStart w:id="86" w:name="_Toc7767590"/>
      <w:bookmarkStart w:id="87" w:name="_Toc16874293"/>
      <w:r>
        <w:t>Reception of multiple UL signals transmitted from the same UE in the same time/frequency resource will be very challenging.</w:t>
      </w:r>
      <w:bookmarkEnd w:id="86"/>
      <w:bookmarkEnd w:id="87"/>
    </w:p>
    <w:p w14:paraId="3C683084" w14:textId="77777777" w:rsidR="00FC7F48" w:rsidRDefault="00FC7F48" w:rsidP="00FC7F48">
      <w:pPr>
        <w:pStyle w:val="BodyText"/>
      </w:pPr>
      <w:r>
        <w:t>Hence, we note that some level of separation in time or frequency is probably required to successfully decode the UL transmissions at the gNB:</w:t>
      </w:r>
    </w:p>
    <w:p w14:paraId="283A7DC0" w14:textId="69F6F352" w:rsidR="004C3ECB" w:rsidRPr="00537927" w:rsidRDefault="00FC7F48" w:rsidP="00200C26">
      <w:pPr>
        <w:pStyle w:val="Observation"/>
      </w:pPr>
      <w:bookmarkStart w:id="88" w:name="_Toc7767591"/>
      <w:bookmarkStart w:id="89" w:name="_Ref16692904"/>
      <w:bookmarkStart w:id="90" w:name="_Toc16874294"/>
      <w:r>
        <w:t>Separation in time or frequency is required to separate signals from the same UE at the gNB.</w:t>
      </w:r>
      <w:bookmarkEnd w:id="88"/>
      <w:bookmarkEnd w:id="89"/>
      <w:bookmarkEnd w:id="90"/>
    </w:p>
    <w:p w14:paraId="0193FA05" w14:textId="5C2B826D" w:rsidR="008F18D7" w:rsidRPr="00C77C8C" w:rsidRDefault="00C87C4F" w:rsidP="008F18D7">
      <w:pPr>
        <w:pStyle w:val="BodyText"/>
      </w:pPr>
      <w:r w:rsidRPr="00C77C8C">
        <w:t>Considering</w:t>
      </w:r>
      <w:r w:rsidR="009D0BA5">
        <w:t xml:space="preserve"> </w:t>
      </w:r>
      <w:r w:rsidR="009D0BA5">
        <w:fldChar w:fldCharType="begin"/>
      </w:r>
      <w:r w:rsidR="009D0BA5">
        <w:instrText xml:space="preserve"> REF _Ref16835510 \r \h </w:instrText>
      </w:r>
      <w:r w:rsidR="009D0BA5">
        <w:fldChar w:fldCharType="separate"/>
      </w:r>
      <w:r w:rsidR="00C8536B">
        <w:t>Observation 4</w:t>
      </w:r>
      <w:r w:rsidR="009D0BA5">
        <w:fldChar w:fldCharType="end"/>
      </w:r>
      <w:r w:rsidR="009D0BA5">
        <w:t xml:space="preserve"> –</w:t>
      </w:r>
      <w:r w:rsidR="00C77C8C" w:rsidRPr="00C77C8C">
        <w:t xml:space="preserve"> </w:t>
      </w:r>
      <w:r w:rsidR="00C77C8C" w:rsidRPr="00C77C8C">
        <w:fldChar w:fldCharType="begin"/>
      </w:r>
      <w:r w:rsidR="00C77C8C" w:rsidRPr="00C77C8C">
        <w:instrText xml:space="preserve"> REF _Ref16692904 \r \h </w:instrText>
      </w:r>
      <w:r w:rsidR="00C77C8C">
        <w:instrText xml:space="preserve"> \* MERGEFORMAT </w:instrText>
      </w:r>
      <w:r w:rsidR="00C77C8C" w:rsidRPr="00C77C8C">
        <w:fldChar w:fldCharType="separate"/>
      </w:r>
      <w:r w:rsidR="00C8536B">
        <w:t>Observation 10</w:t>
      </w:r>
      <w:r w:rsidR="00C77C8C" w:rsidRPr="00C77C8C">
        <w:fldChar w:fldCharType="end"/>
      </w:r>
      <w:r w:rsidR="00C77C8C" w:rsidRPr="00C77C8C">
        <w:t xml:space="preserve"> </w:t>
      </w:r>
      <w:r w:rsidRPr="00C77C8C">
        <w:t>we realize that</w:t>
      </w:r>
      <w:r w:rsidR="00C77C8C" w:rsidRPr="00C77C8C">
        <w:t xml:space="preserve"> the situations where simultaneous reception and transmission are feasible appear to be rather scarce.</w:t>
      </w:r>
      <w:r w:rsidR="00075CFE">
        <w:t xml:space="preserve"> Solutions to achieve 0ms delay based on simultaneous Rx/Tx would be applicable only in these scarce situations. </w:t>
      </w:r>
    </w:p>
    <w:p w14:paraId="5E2FEC64" w14:textId="084134CD" w:rsidR="00460A3B" w:rsidRPr="00C77C8C" w:rsidRDefault="00460A3B" w:rsidP="00BB1745">
      <w:pPr>
        <w:pStyle w:val="BodyText"/>
      </w:pPr>
      <w:r w:rsidRPr="00C77C8C">
        <w:t>Based on this discussion, we propose</w:t>
      </w:r>
    </w:p>
    <w:p w14:paraId="48935AE3" w14:textId="64BE4CE7" w:rsidR="00460A3B" w:rsidRPr="00C77C8C" w:rsidRDefault="00460A3B" w:rsidP="00460A3B">
      <w:pPr>
        <w:pStyle w:val="Proposal"/>
      </w:pPr>
      <w:bookmarkStart w:id="91" w:name="_Toc16874306"/>
      <w:r w:rsidRPr="00C77C8C">
        <w:t>RAN1 should investigate other ways to reduce interruption to 0ms.</w:t>
      </w:r>
      <w:bookmarkEnd w:id="91"/>
    </w:p>
    <w:p w14:paraId="7CD9952E" w14:textId="0CC57E6B" w:rsidR="00521169" w:rsidRDefault="00521169" w:rsidP="00521169">
      <w:pPr>
        <w:pStyle w:val="Heading2"/>
      </w:pPr>
      <w:r>
        <w:t>2.3</w:t>
      </w:r>
      <w:r>
        <w:tab/>
        <w:t xml:space="preserve">Lower-layer mobility enhancements </w:t>
      </w:r>
    </w:p>
    <w:p w14:paraId="4EB25AA9" w14:textId="77777777" w:rsidR="0035425A" w:rsidRDefault="0035425A" w:rsidP="0035425A">
      <w:pPr>
        <w:pStyle w:val="BodyText"/>
      </w:pPr>
      <w:r>
        <w:t xml:space="preserve">Already early during the Rel-15 standardization, it was agreed that NR would support two types of mobility: </w:t>
      </w:r>
    </w:p>
    <w:p w14:paraId="2E913FB4" w14:textId="77777777" w:rsidR="00BA5EAC" w:rsidRDefault="00BA5EAC" w:rsidP="00BA5EAC">
      <w:pPr>
        <w:pStyle w:val="BodyText"/>
        <w:numPr>
          <w:ilvl w:val="0"/>
          <w:numId w:val="25"/>
        </w:numPr>
      </w:pPr>
      <w:r>
        <w:t>Mobility with RRC involvement</w:t>
      </w:r>
    </w:p>
    <w:p w14:paraId="2B4CF185" w14:textId="77777777" w:rsidR="0035425A" w:rsidRDefault="0035425A" w:rsidP="0035425A">
      <w:pPr>
        <w:pStyle w:val="BodyText"/>
        <w:numPr>
          <w:ilvl w:val="0"/>
          <w:numId w:val="25"/>
        </w:numPr>
      </w:pPr>
      <w:r>
        <w:t>Mobility without RRC involvement</w:t>
      </w:r>
    </w:p>
    <w:p w14:paraId="6AE00C4D" w14:textId="1066195A" w:rsidR="0035425A" w:rsidRDefault="0035425A" w:rsidP="0035425A">
      <w:pPr>
        <w:pStyle w:val="BodyText"/>
      </w:pPr>
      <w:r>
        <w:t xml:space="preserve">Mobility with RRC involvement is quite </w:t>
      </w:r>
      <w:proofErr w:type="gramStart"/>
      <w:r>
        <w:t>similar to</w:t>
      </w:r>
      <w:proofErr w:type="gramEnd"/>
      <w:r>
        <w:t xml:space="preserve"> the LTE mobility functionality: it is based on event-driven reporting over RRC, where the UE performs measurement on various reference signals (mapping to </w:t>
      </w:r>
      <w:r>
        <w:rPr>
          <w:i/>
        </w:rPr>
        <w:t>cells</w:t>
      </w:r>
      <w:r>
        <w:t xml:space="preserve">) and filters these measurements. When the filtered measurements fulfil certain criteria parametrized by the NW, the UE will trigger a measurement report. </w:t>
      </w:r>
    </w:p>
    <w:p w14:paraId="5B0FA738" w14:textId="38E3DEB1" w:rsidR="005A17E2" w:rsidRDefault="0035425A" w:rsidP="005A17E2">
      <w:pPr>
        <w:pStyle w:val="BodyText"/>
      </w:pPr>
      <w:r>
        <w:lastRenderedPageBreak/>
        <w:t>Mobility without RRC involvement is also known as beam management. Although designed for a scenario where one TRP generates several narrow beams, it is equally a</w:t>
      </w:r>
      <w:r w:rsidR="005936B8">
        <w:t>pplicable to a multi-TRP cell as depicted in</w:t>
      </w:r>
      <w:r w:rsidR="005A17E2">
        <w:t xml:space="preserve"> </w:t>
      </w:r>
      <w:r w:rsidR="005A17E2">
        <w:fldChar w:fldCharType="begin"/>
      </w:r>
      <w:r w:rsidR="005A17E2">
        <w:instrText xml:space="preserve"> REF _Ref4587195 \h </w:instrText>
      </w:r>
      <w:r w:rsidR="005A17E2">
        <w:fldChar w:fldCharType="separate"/>
      </w:r>
      <w:r w:rsidR="00C8536B" w:rsidRPr="00CE0424">
        <w:t xml:space="preserve">Figure </w:t>
      </w:r>
      <w:r w:rsidR="00C8536B">
        <w:rPr>
          <w:noProof/>
        </w:rPr>
        <w:t>3</w:t>
      </w:r>
      <w:r w:rsidR="005A17E2">
        <w:fldChar w:fldCharType="end"/>
      </w:r>
      <w:r w:rsidR="005A17E2">
        <w:t>.</w:t>
      </w:r>
    </w:p>
    <w:p w14:paraId="2A14D91A" w14:textId="1606DA03" w:rsidR="00521169" w:rsidRPr="00521169" w:rsidRDefault="00257E4B" w:rsidP="0035425A">
      <w:pPr>
        <w:pStyle w:val="BodyText"/>
      </w:pPr>
      <w:r>
        <w:t>.</w:t>
      </w:r>
    </w:p>
    <w:p w14:paraId="1AF909C9" w14:textId="77777777" w:rsidR="00C645F5" w:rsidRDefault="00C645F5" w:rsidP="005936B8">
      <w:pPr>
        <w:pStyle w:val="TF"/>
      </w:pPr>
      <w:bookmarkStart w:id="92" w:name="_Ref4584220"/>
      <w:r>
        <w:rPr>
          <w:noProof/>
        </w:rPr>
        <w:drawing>
          <wp:inline distT="0" distB="0" distL="0" distR="0" wp14:anchorId="186348E1" wp14:editId="17D6540B">
            <wp:extent cx="2371725" cy="24926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mpscenario4.png"/>
                    <pic:cNvPicPr/>
                  </pic:nvPicPr>
                  <pic:blipFill>
                    <a:blip r:embed="rId13">
                      <a:extLst>
                        <a:ext uri="{28A0092B-C50C-407E-A947-70E740481C1C}">
                          <a14:useLocalDpi xmlns:a14="http://schemas.microsoft.com/office/drawing/2010/main" val="0"/>
                        </a:ext>
                      </a:extLst>
                    </a:blip>
                    <a:stretch>
                      <a:fillRect/>
                    </a:stretch>
                  </pic:blipFill>
                  <pic:spPr>
                    <a:xfrm>
                      <a:off x="0" y="0"/>
                      <a:ext cx="2375694" cy="2496859"/>
                    </a:xfrm>
                    <a:prstGeom prst="rect">
                      <a:avLst/>
                    </a:prstGeom>
                  </pic:spPr>
                </pic:pic>
              </a:graphicData>
            </a:graphic>
          </wp:inline>
        </w:drawing>
      </w:r>
    </w:p>
    <w:p w14:paraId="1A7DCB1E" w14:textId="6BA48051" w:rsidR="005936B8" w:rsidRPr="00C645F5" w:rsidRDefault="005936B8" w:rsidP="005936B8">
      <w:pPr>
        <w:pStyle w:val="TF"/>
        <w:rPr>
          <w:lang w:val="en-US"/>
        </w:rPr>
      </w:pPr>
      <w:bookmarkStart w:id="93" w:name="_Ref4587195"/>
      <w:r w:rsidRPr="00CE0424">
        <w:t xml:space="preserve">Figure </w:t>
      </w:r>
      <w:r>
        <w:rPr>
          <w:noProof/>
        </w:rPr>
        <w:fldChar w:fldCharType="begin"/>
      </w:r>
      <w:r>
        <w:rPr>
          <w:noProof/>
        </w:rPr>
        <w:instrText xml:space="preserve"> SEQ Figure \* ARABIC </w:instrText>
      </w:r>
      <w:r>
        <w:rPr>
          <w:noProof/>
        </w:rPr>
        <w:fldChar w:fldCharType="separate"/>
      </w:r>
      <w:r w:rsidR="00C8536B">
        <w:rPr>
          <w:noProof/>
        </w:rPr>
        <w:t>3</w:t>
      </w:r>
      <w:r>
        <w:rPr>
          <w:noProof/>
        </w:rPr>
        <w:fldChar w:fldCharType="end"/>
      </w:r>
      <w:bookmarkEnd w:id="92"/>
      <w:bookmarkEnd w:id="93"/>
      <w:r w:rsidRPr="00CE0424">
        <w:t xml:space="preserve">: </w:t>
      </w:r>
      <w:r w:rsidR="00C645F5" w:rsidRPr="00C645F5">
        <w:rPr>
          <w:lang w:val="en-US"/>
        </w:rPr>
        <w:t>A multi-TRP cell</w:t>
      </w:r>
      <w:r w:rsidR="00C645F5">
        <w:rPr>
          <w:lang w:val="en-US"/>
        </w:rPr>
        <w:t xml:space="preserve">. All TRPs transmit the same SS/PBCH block(s). The UE performs intra-cell mobility, and the NW </w:t>
      </w:r>
      <w:r w:rsidR="003C6CEC">
        <w:rPr>
          <w:lang w:val="en-US"/>
        </w:rPr>
        <w:t xml:space="preserve">tracks the UE using either UL </w:t>
      </w:r>
      <w:r w:rsidR="00257E4B">
        <w:rPr>
          <w:lang w:val="en-US"/>
        </w:rPr>
        <w:t>receptions or measurements on CSI-RS.</w:t>
      </w:r>
      <w:r w:rsidR="009307EC">
        <w:rPr>
          <w:lang w:val="en-US"/>
        </w:rPr>
        <w:t xml:space="preserve"> RRC reconfigurations are not needed to handle the mobility.</w:t>
      </w:r>
    </w:p>
    <w:p w14:paraId="6498D05F" w14:textId="57D3A37E" w:rsidR="00521169" w:rsidRPr="00521169" w:rsidRDefault="009307EC" w:rsidP="009307EC">
      <w:pPr>
        <w:pStyle w:val="BodyText"/>
      </w:pPr>
      <w:r>
        <w:t xml:space="preserve">For the network topology in </w:t>
      </w:r>
      <w:r>
        <w:fldChar w:fldCharType="begin"/>
      </w:r>
      <w:r>
        <w:instrText xml:space="preserve"> REF _Ref4587195 \h </w:instrText>
      </w:r>
      <w:r>
        <w:fldChar w:fldCharType="separate"/>
      </w:r>
      <w:r w:rsidR="00C8536B" w:rsidRPr="00CE0424">
        <w:t xml:space="preserve">Figure </w:t>
      </w:r>
      <w:r w:rsidR="00C8536B">
        <w:rPr>
          <w:noProof/>
        </w:rPr>
        <w:t>3</w:t>
      </w:r>
      <w:r>
        <w:fldChar w:fldCharType="end"/>
      </w:r>
      <w:r>
        <w:t xml:space="preserve">, it would also be possible to make each TRP its own cell, as depicted in </w:t>
      </w:r>
      <w:r w:rsidR="0006070F">
        <w:fldChar w:fldCharType="begin"/>
      </w:r>
      <w:r w:rsidR="0006070F">
        <w:instrText xml:space="preserve"> REF _Ref4588792 \h </w:instrText>
      </w:r>
      <w:r w:rsidR="0006070F">
        <w:fldChar w:fldCharType="separate"/>
      </w:r>
      <w:r w:rsidR="00C8536B" w:rsidRPr="00CE0424">
        <w:t xml:space="preserve">Figure </w:t>
      </w:r>
      <w:r w:rsidR="00C8536B">
        <w:rPr>
          <w:noProof/>
        </w:rPr>
        <w:t>4</w:t>
      </w:r>
      <w:r w:rsidR="0006070F">
        <w:fldChar w:fldCharType="end"/>
      </w:r>
    </w:p>
    <w:p w14:paraId="63AD1326" w14:textId="67CE9A68" w:rsidR="009307EC" w:rsidRPr="00CE0424" w:rsidRDefault="009307EC" w:rsidP="009307EC">
      <w:pPr>
        <w:pStyle w:val="TH"/>
      </w:pPr>
      <w:r>
        <w:rPr>
          <w:noProof/>
        </w:rPr>
        <w:drawing>
          <wp:inline distT="0" distB="0" distL="0" distR="0" wp14:anchorId="7C067EEA" wp14:editId="78E27B83">
            <wp:extent cx="2324100" cy="24426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mpscenario4-sepcells..png"/>
                    <pic:cNvPicPr/>
                  </pic:nvPicPr>
                  <pic:blipFill>
                    <a:blip r:embed="rId14">
                      <a:extLst>
                        <a:ext uri="{28A0092B-C50C-407E-A947-70E740481C1C}">
                          <a14:useLocalDpi xmlns:a14="http://schemas.microsoft.com/office/drawing/2010/main" val="0"/>
                        </a:ext>
                      </a:extLst>
                    </a:blip>
                    <a:stretch>
                      <a:fillRect/>
                    </a:stretch>
                  </pic:blipFill>
                  <pic:spPr>
                    <a:xfrm>
                      <a:off x="0" y="0"/>
                      <a:ext cx="2326182" cy="2444821"/>
                    </a:xfrm>
                    <a:prstGeom prst="rect">
                      <a:avLst/>
                    </a:prstGeom>
                  </pic:spPr>
                </pic:pic>
              </a:graphicData>
            </a:graphic>
          </wp:inline>
        </w:drawing>
      </w:r>
    </w:p>
    <w:p w14:paraId="01C4932B" w14:textId="75224F27" w:rsidR="009307EC" w:rsidRPr="008D00A5" w:rsidRDefault="009307EC" w:rsidP="009307EC">
      <w:pPr>
        <w:pStyle w:val="TF"/>
        <w:rPr>
          <w:lang w:val="en-GB"/>
        </w:rPr>
      </w:pPr>
      <w:bookmarkStart w:id="94" w:name="_Ref4588792"/>
      <w:r w:rsidRPr="00CE0424">
        <w:t xml:space="preserve">Figure </w:t>
      </w:r>
      <w:r>
        <w:rPr>
          <w:noProof/>
        </w:rPr>
        <w:fldChar w:fldCharType="begin"/>
      </w:r>
      <w:r>
        <w:rPr>
          <w:noProof/>
        </w:rPr>
        <w:instrText xml:space="preserve"> SEQ Figure \* ARABIC </w:instrText>
      </w:r>
      <w:r>
        <w:rPr>
          <w:noProof/>
        </w:rPr>
        <w:fldChar w:fldCharType="separate"/>
      </w:r>
      <w:r w:rsidR="00C8536B">
        <w:rPr>
          <w:noProof/>
        </w:rPr>
        <w:t>4</w:t>
      </w:r>
      <w:r>
        <w:rPr>
          <w:noProof/>
        </w:rPr>
        <w:fldChar w:fldCharType="end"/>
      </w:r>
      <w:bookmarkEnd w:id="94"/>
      <w:r w:rsidRPr="00CE0424">
        <w:t xml:space="preserve">: </w:t>
      </w:r>
      <w:r w:rsidRPr="009307EC">
        <w:rPr>
          <w:lang w:val="en-US"/>
        </w:rPr>
        <w:t>Five separate</w:t>
      </w:r>
      <w:r>
        <w:rPr>
          <w:lang w:val="en-US"/>
        </w:rPr>
        <w:t xml:space="preserve"> cells. All TRPs transmit different SS/PBCH block. The UE performs inter-cell mobility using RRC reconfiguration with sync.  </w:t>
      </w:r>
    </w:p>
    <w:p w14:paraId="00C8F998" w14:textId="2C346F58" w:rsidR="008E4BA9" w:rsidRDefault="0006070F" w:rsidP="0006070F">
      <w:pPr>
        <w:pStyle w:val="BodyText"/>
      </w:pPr>
      <w:r>
        <w:t xml:space="preserve">Comparing </w:t>
      </w:r>
      <w:r>
        <w:fldChar w:fldCharType="begin"/>
      </w:r>
      <w:r>
        <w:instrText xml:space="preserve"> REF _Ref4587195 \h </w:instrText>
      </w:r>
      <w:r>
        <w:fldChar w:fldCharType="separate"/>
      </w:r>
      <w:r w:rsidR="00C8536B" w:rsidRPr="00CE0424">
        <w:t xml:space="preserve">Figure </w:t>
      </w:r>
      <w:r w:rsidR="00C8536B">
        <w:rPr>
          <w:noProof/>
        </w:rPr>
        <w:t>3</w:t>
      </w:r>
      <w:r>
        <w:fldChar w:fldCharType="end"/>
      </w:r>
      <w:r>
        <w:t xml:space="preserve"> and </w:t>
      </w:r>
      <w:r>
        <w:fldChar w:fldCharType="begin"/>
      </w:r>
      <w:r>
        <w:instrText xml:space="preserve"> REF _Ref4588792 \h </w:instrText>
      </w:r>
      <w:r>
        <w:fldChar w:fldCharType="separate"/>
      </w:r>
      <w:r w:rsidR="00C8536B" w:rsidRPr="00CE0424">
        <w:t xml:space="preserve">Figure </w:t>
      </w:r>
      <w:r w:rsidR="00C8536B">
        <w:rPr>
          <w:noProof/>
        </w:rPr>
        <w:t>4</w:t>
      </w:r>
      <w:r>
        <w:fldChar w:fldCharType="end"/>
      </w:r>
      <w:r>
        <w:t xml:space="preserve">, the mobility procedures become significantly more complicated, and the handovers between the cells causes interrupts. The fact that the network is now transmitting different SS/PBCH blocks from the different TRPs </w:t>
      </w:r>
      <w:r w:rsidR="00795CAC">
        <w:t xml:space="preserve">creates </w:t>
      </w:r>
      <w:r>
        <w:t xml:space="preserve">an artificial </w:t>
      </w:r>
      <w:r w:rsidR="00795CAC">
        <w:t>border in the network, leading to a performance degradation.</w:t>
      </w:r>
    </w:p>
    <w:p w14:paraId="0225D60E" w14:textId="7025ABF5" w:rsidR="008E4BA9" w:rsidRDefault="008E4BA9" w:rsidP="0006070F">
      <w:pPr>
        <w:pStyle w:val="BodyText"/>
      </w:pPr>
      <w:r>
        <w:t xml:space="preserve">The deployment in </w:t>
      </w:r>
      <w:r>
        <w:fldChar w:fldCharType="begin"/>
      </w:r>
      <w:r>
        <w:instrText xml:space="preserve"> REF _Ref4587195 \h </w:instrText>
      </w:r>
      <w:r>
        <w:fldChar w:fldCharType="separate"/>
      </w:r>
      <w:r w:rsidR="00C8536B" w:rsidRPr="00CE0424">
        <w:t xml:space="preserve">Figure </w:t>
      </w:r>
      <w:r w:rsidR="00C8536B">
        <w:rPr>
          <w:noProof/>
        </w:rPr>
        <w:t>3</w:t>
      </w:r>
      <w:r>
        <w:fldChar w:fldCharType="end"/>
      </w:r>
      <w:r>
        <w:t xml:space="preserve"> has some complications. The UE would be configured to use the SS/PBCH block as QCL source for TRS, </w:t>
      </w:r>
      <w:proofErr w:type="gramStart"/>
      <w:r w:rsidR="00434806">
        <w:t>despite the fact that</w:t>
      </w:r>
      <w:proofErr w:type="gramEnd"/>
      <w:r w:rsidR="00434806">
        <w:t xml:space="preserve"> the TRS would be transmitted from only one of the TRPs. This may lead to some performance degradation. Also, if intra-cell mobility is handled using CSI-RS leads to additional overhead. Also, from an O&amp;M point of view, the single-cell configuration may also not be preferred: if LTE and NR are co-sited, keeping the 5-cell configuration from LTE would be easier to maintain. </w:t>
      </w:r>
    </w:p>
    <w:p w14:paraId="79610192" w14:textId="5ED5DE27" w:rsidR="00434806" w:rsidRDefault="00434806" w:rsidP="0006070F">
      <w:pPr>
        <w:pStyle w:val="BodyText"/>
      </w:pPr>
      <w:r>
        <w:lastRenderedPageBreak/>
        <w:t xml:space="preserve">Fortunately, only small changes are needed in the standard to make the deployment in </w:t>
      </w:r>
      <w:r>
        <w:fldChar w:fldCharType="begin"/>
      </w:r>
      <w:r>
        <w:instrText xml:space="preserve"> REF _Ref4588792 \h </w:instrText>
      </w:r>
      <w:r>
        <w:fldChar w:fldCharType="separate"/>
      </w:r>
      <w:r w:rsidR="00C8536B" w:rsidRPr="00CE0424">
        <w:t xml:space="preserve">Figure </w:t>
      </w:r>
      <w:r w:rsidR="00C8536B">
        <w:rPr>
          <w:noProof/>
        </w:rPr>
        <w:t>4</w:t>
      </w:r>
      <w:r>
        <w:fldChar w:fldCharType="end"/>
      </w:r>
      <w:r>
        <w:t xml:space="preserve"> possible and still avoid RRC reconfigurations, thereby reducing interrupts and signalling. </w:t>
      </w:r>
      <w:r w:rsidR="00032B19">
        <w:t>With small additions to the standard, it also becomes possible to perform measurements of the neighbour cells using L1 measurements, which would speed up the reporting, and make it possible to increase robustness.</w:t>
      </w:r>
    </w:p>
    <w:p w14:paraId="32F9EF04" w14:textId="7C5C9AF9" w:rsidR="00032B19" w:rsidRDefault="00032B19" w:rsidP="0006070F">
      <w:pPr>
        <w:pStyle w:val="BodyText"/>
      </w:pPr>
      <w:r>
        <w:t>This is achieved using the following functionality:</w:t>
      </w:r>
    </w:p>
    <w:p w14:paraId="7E5E99A8" w14:textId="387623F6" w:rsidR="00032B19" w:rsidRDefault="00032B19" w:rsidP="00032B19">
      <w:pPr>
        <w:pStyle w:val="BodyText"/>
        <w:numPr>
          <w:ilvl w:val="0"/>
          <w:numId w:val="26"/>
        </w:numPr>
      </w:pPr>
      <w:r>
        <w:t>Introduce the possibility to include SS/PBCH blocks for non-serving cells in the TCI state</w:t>
      </w:r>
      <w:r w:rsidR="004F2EE3">
        <w:t xml:space="preserve"> </w:t>
      </w:r>
      <w:r w:rsidR="004F2EE3">
        <w:fldChar w:fldCharType="begin"/>
      </w:r>
      <w:r w:rsidR="004F2EE3">
        <w:instrText xml:space="preserve"> REF _Ref4593407 \r \h </w:instrText>
      </w:r>
      <w:r w:rsidR="004F2EE3">
        <w:fldChar w:fldCharType="separate"/>
      </w:r>
      <w:r w:rsidR="00C8536B">
        <w:t>[2]</w:t>
      </w:r>
      <w:r w:rsidR="004F2EE3">
        <w:fldChar w:fldCharType="end"/>
      </w:r>
      <w:r>
        <w:t>. With this, it becomes possible to change the synchronization source of the UE to a non-serving cell. The connection can then be transferred between two cells without any RRC signalling to the UE. Compared to the RRC procedures, the handling is much faster: the TCI update is activated 3ms after the MAC CE command is received. The key NR property that makes this possible is that the physical layer parameters can be completely decoupled from the PCI. In LTE, this is impossible: the PDCCH scrambling is directly derived from the PCI.</w:t>
      </w:r>
    </w:p>
    <w:p w14:paraId="3AD98F3F" w14:textId="0770B2B9" w:rsidR="00032B19" w:rsidRDefault="00032B19" w:rsidP="00032B19">
      <w:pPr>
        <w:pStyle w:val="BodyText"/>
        <w:numPr>
          <w:ilvl w:val="0"/>
          <w:numId w:val="26"/>
        </w:numPr>
      </w:pPr>
      <w:r>
        <w:t>Introduce the possibility to report L1-RSRP</w:t>
      </w:r>
      <w:r w:rsidR="000915A1">
        <w:fldChar w:fldCharType="begin"/>
      </w:r>
      <w:r w:rsidR="000915A1">
        <w:instrText xml:space="preserve"> REF _Ref4593301 \r \h </w:instrText>
      </w:r>
      <w:r w:rsidR="000915A1">
        <w:fldChar w:fldCharType="separate"/>
      </w:r>
      <w:r w:rsidR="00C8536B">
        <w:t>[3]</w:t>
      </w:r>
      <w:r w:rsidR="000915A1">
        <w:fldChar w:fldCharType="end"/>
      </w:r>
      <w:r>
        <w:t xml:space="preserve"> from non-serving cells over L1, i.e., using PUCCH/PUSCH. With these reports, the network can determine when the UE crosses the border between cells without involving RRC. Since the reports are leaner, they can be transmitted more often, providing more information to the network. This in turns enables the network to perform more advanced processing of the measurements.</w:t>
      </w:r>
    </w:p>
    <w:p w14:paraId="7E643EE9" w14:textId="271B2813" w:rsidR="00032B19" w:rsidRDefault="00032B19" w:rsidP="00032B19">
      <w:pPr>
        <w:pStyle w:val="BodyText"/>
      </w:pPr>
      <w:r>
        <w:t>Both these pieces of functionality are simple extensions of beam management procedures to the inter-cell case. These inter-cell extensions should not lead to a significant burden on the UE: the measurements are anyway performed, and the only additional thing is to get the measurements to the network. The MAC CE update of the TCI state is anyway implemented, and the only extension is that the UE should be able to directly use RSs in neighbour cells as QCL sources.</w:t>
      </w:r>
    </w:p>
    <w:p w14:paraId="30CD6A7F" w14:textId="50CCD45E" w:rsidR="00521169" w:rsidRDefault="00032B19" w:rsidP="0006070F">
      <w:pPr>
        <w:pStyle w:val="BodyText"/>
      </w:pPr>
      <w:r>
        <w:t xml:space="preserve">Further details can be found in </w:t>
      </w:r>
      <w:r w:rsidR="003B7C8A">
        <w:fldChar w:fldCharType="begin"/>
      </w:r>
      <w:r w:rsidR="003B7C8A">
        <w:instrText xml:space="preserve"> REF _Ref4593126 \r \h </w:instrText>
      </w:r>
      <w:r w:rsidR="003B7C8A">
        <w:fldChar w:fldCharType="separate"/>
      </w:r>
      <w:r w:rsidR="00C8536B">
        <w:t>[8]</w:t>
      </w:r>
      <w:r w:rsidR="003B7C8A">
        <w:fldChar w:fldCharType="end"/>
      </w:r>
      <w:r w:rsidR="003B7C8A">
        <w:t>.</w:t>
      </w:r>
      <w:r w:rsidR="0006070F">
        <w:t xml:space="preserve"> </w:t>
      </w:r>
    </w:p>
    <w:p w14:paraId="57373DEF" w14:textId="49439B27" w:rsidR="00644F4E" w:rsidRDefault="00644F4E" w:rsidP="00644F4E">
      <w:pPr>
        <w:pStyle w:val="Heading2"/>
      </w:pPr>
      <w:r>
        <w:t>2.4 Early CSI reporting</w:t>
      </w:r>
    </w:p>
    <w:p w14:paraId="7454448F" w14:textId="77777777" w:rsidR="00BA5EAC" w:rsidRDefault="00BA5EAC" w:rsidP="00BA5EAC">
      <w:pPr>
        <w:pStyle w:val="BodyText"/>
      </w:pPr>
      <w:r>
        <w:t>With link adaptation, the adjusts the modulation and coding schemes to match the instantaneous channel conditions. In DL, the adaptation is based on CSI reports from the UE. The UE performs measurements on CSI-RS and send the measurement to the NW. The UE cannot perform any measurements or send any CSI report to the network until the RRC configuration has been completed. Before that, the network would have to assume that the UE is at the cell border and is forced to use quite robust modulation and coding scheme.</w:t>
      </w:r>
    </w:p>
    <w:p w14:paraId="0F56192F" w14:textId="5B35DD77" w:rsidR="00644F4E" w:rsidRDefault="00644F4E" w:rsidP="00644F4E">
      <w:pPr>
        <w:pStyle w:val="BodyText"/>
      </w:pPr>
      <w:r>
        <w:t>After a handover has taken place, the UE is experiencing new channel conditions. The CSI reports collected in the old cell are no longer relevant. This lack of channel knowledge will force the network to rely on the most robust modulation and coding schemes until the first CQI report arrives</w:t>
      </w:r>
      <w:r w:rsidR="00BA5EAC">
        <w:t xml:space="preserve"> in the new cell</w:t>
      </w:r>
      <w:r>
        <w:t xml:space="preserve">. If the UE could be asked to provide channel state information earlier, the throughput can be improved. </w:t>
      </w:r>
    </w:p>
    <w:p w14:paraId="131B7B6F" w14:textId="42DB2DBA" w:rsidR="00BA5EAC" w:rsidRDefault="00BA5EAC" w:rsidP="00BA5EAC">
      <w:pPr>
        <w:pStyle w:val="BodyText"/>
      </w:pPr>
      <w:r>
        <w:t xml:space="preserve">The four-step random access procedure is depicted in </w:t>
      </w:r>
      <w:r>
        <w:fldChar w:fldCharType="begin"/>
      </w:r>
      <w:r>
        <w:instrText xml:space="preserve"> REF _Ref4748451 \h </w:instrText>
      </w:r>
      <w:r>
        <w:fldChar w:fldCharType="separate"/>
      </w:r>
      <w:r w:rsidR="00C8536B" w:rsidRPr="00CE0424">
        <w:t xml:space="preserve">Figure </w:t>
      </w:r>
      <w:r w:rsidR="00C8536B">
        <w:rPr>
          <w:noProof/>
        </w:rPr>
        <w:t>5</w:t>
      </w:r>
      <w:r>
        <w:fldChar w:fldCharType="end"/>
      </w:r>
      <w:r>
        <w:t>.</w:t>
      </w:r>
    </w:p>
    <w:p w14:paraId="205B0900" w14:textId="77777777" w:rsidR="00BA5EAC" w:rsidRPr="00CE0424" w:rsidRDefault="00BA5EAC" w:rsidP="00BA5EAC">
      <w:pPr>
        <w:pStyle w:val="TH"/>
      </w:pPr>
      <w:r>
        <w:rPr>
          <w:noProof/>
        </w:rPr>
        <w:drawing>
          <wp:inline distT="0" distB="0" distL="0" distR="0" wp14:anchorId="50C43721" wp14:editId="1283BC44">
            <wp:extent cx="2597121" cy="2566638"/>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steprach.png"/>
                    <pic:cNvPicPr/>
                  </pic:nvPicPr>
                  <pic:blipFill>
                    <a:blip r:embed="rId15">
                      <a:extLst>
                        <a:ext uri="{28A0092B-C50C-407E-A947-70E740481C1C}">
                          <a14:useLocalDpi xmlns:a14="http://schemas.microsoft.com/office/drawing/2010/main" val="0"/>
                        </a:ext>
                      </a:extLst>
                    </a:blip>
                    <a:stretch>
                      <a:fillRect/>
                    </a:stretch>
                  </pic:blipFill>
                  <pic:spPr>
                    <a:xfrm>
                      <a:off x="0" y="0"/>
                      <a:ext cx="2597121" cy="2566638"/>
                    </a:xfrm>
                    <a:prstGeom prst="rect">
                      <a:avLst/>
                    </a:prstGeom>
                  </pic:spPr>
                </pic:pic>
              </a:graphicData>
            </a:graphic>
          </wp:inline>
        </w:drawing>
      </w:r>
      <w:r w:rsidRPr="00CE0424">
        <w:t xml:space="preserve"> </w:t>
      </w:r>
    </w:p>
    <w:p w14:paraId="5F74F6E7" w14:textId="71D1FF0F" w:rsidR="00BA5EAC" w:rsidRPr="005B27C7" w:rsidRDefault="00BA5EAC" w:rsidP="00BA5EAC">
      <w:pPr>
        <w:pStyle w:val="TF"/>
        <w:rPr>
          <w:lang w:val="en-US"/>
        </w:rPr>
      </w:pPr>
      <w:bookmarkStart w:id="95" w:name="_Ref4748451"/>
      <w:r w:rsidRPr="00CE0424">
        <w:t xml:space="preserve">Figure </w:t>
      </w:r>
      <w:r>
        <w:rPr>
          <w:noProof/>
        </w:rPr>
        <w:fldChar w:fldCharType="begin"/>
      </w:r>
      <w:r>
        <w:rPr>
          <w:noProof/>
        </w:rPr>
        <w:instrText xml:space="preserve"> SEQ Figure \* ARABIC </w:instrText>
      </w:r>
      <w:r>
        <w:rPr>
          <w:noProof/>
        </w:rPr>
        <w:fldChar w:fldCharType="separate"/>
      </w:r>
      <w:r w:rsidR="00C8536B">
        <w:rPr>
          <w:noProof/>
        </w:rPr>
        <w:t>5</w:t>
      </w:r>
      <w:r>
        <w:rPr>
          <w:noProof/>
        </w:rPr>
        <w:fldChar w:fldCharType="end"/>
      </w:r>
      <w:bookmarkEnd w:id="95"/>
      <w:r w:rsidRPr="00CE0424">
        <w:t xml:space="preserve">: </w:t>
      </w:r>
      <w:r w:rsidRPr="005B27C7">
        <w:rPr>
          <w:lang w:val="en-US"/>
        </w:rPr>
        <w:t>Four step random a</w:t>
      </w:r>
      <w:r>
        <w:rPr>
          <w:lang w:val="en-US"/>
        </w:rPr>
        <w:t>ccess.</w:t>
      </w:r>
    </w:p>
    <w:p w14:paraId="2530D4B6" w14:textId="5EB9D0F9" w:rsidR="00BA5EAC" w:rsidRDefault="00BA5EAC" w:rsidP="00BA5EAC">
      <w:pPr>
        <w:pStyle w:val="BodyText"/>
      </w:pPr>
      <w:r>
        <w:lastRenderedPageBreak/>
        <w:t xml:space="preserve">In RAR, the NW may include a CSI request: there is a bit reserved for that purpose, as described in </w:t>
      </w:r>
      <w:r w:rsidRPr="005B27C7">
        <w:t>Table 8.2-1</w:t>
      </w:r>
      <w:r>
        <w:t xml:space="preserve"> in </w:t>
      </w:r>
      <w:r>
        <w:fldChar w:fldCharType="begin"/>
      </w:r>
      <w:r>
        <w:instrText xml:space="preserve"> REF _Ref4574765 \r \h </w:instrText>
      </w:r>
      <w:r>
        <w:fldChar w:fldCharType="separate"/>
      </w:r>
      <w:r w:rsidR="00C8536B">
        <w:t>[1]</w:t>
      </w:r>
      <w:r>
        <w:fldChar w:fldCharType="end"/>
      </w:r>
      <w:r>
        <w:t xml:space="preserve">. However, there is no description what that bit would be used for. The CSI request field was introduced in NB-IoT, with the purpose to aid the PDCCH link adaptation: the UE would provide the NW with a CSI report already in Msg3. This is described in </w:t>
      </w:r>
      <w:r>
        <w:fldChar w:fldCharType="begin"/>
      </w:r>
      <w:r>
        <w:instrText xml:space="preserve"> REF _Ref4753385 \r \h </w:instrText>
      </w:r>
      <w:r>
        <w:fldChar w:fldCharType="separate"/>
      </w:r>
      <w:r w:rsidR="00C8536B">
        <w:t>[9]</w:t>
      </w:r>
      <w:r>
        <w:fldChar w:fldCharType="end"/>
      </w:r>
      <w:r>
        <w:fldChar w:fldCharType="begin"/>
      </w:r>
      <w:r>
        <w:instrText xml:space="preserve"> REF _Ref4753387 \r \h </w:instrText>
      </w:r>
      <w:r>
        <w:fldChar w:fldCharType="separate"/>
      </w:r>
      <w:r w:rsidR="00C8536B">
        <w:t>[10]</w:t>
      </w:r>
      <w:r>
        <w:fldChar w:fldCharType="end"/>
      </w:r>
      <w:r>
        <w:t>.</w:t>
      </w:r>
    </w:p>
    <w:p w14:paraId="5D5D06F5" w14:textId="77777777" w:rsidR="00BA5EAC" w:rsidRDefault="00BA5EAC" w:rsidP="00BA5EAC">
      <w:pPr>
        <w:pStyle w:val="BodyText"/>
      </w:pPr>
      <w:r>
        <w:t xml:space="preserve">We propose to introduce such CSI reporting also for NR: </w:t>
      </w:r>
    </w:p>
    <w:p w14:paraId="54E0D1B9" w14:textId="77777777" w:rsidR="00BA5EAC" w:rsidRPr="00A04F49" w:rsidRDefault="00BA5EAC" w:rsidP="00BA5EAC">
      <w:pPr>
        <w:pStyle w:val="Proposal"/>
      </w:pPr>
      <w:bookmarkStart w:id="96" w:name="_Toc4766658"/>
      <w:bookmarkStart w:id="97" w:name="_Toc16874307"/>
      <w:r>
        <w:t>Support CSI reporting in Msg3 triggered by the CSI request bit in the RAR grant, both for contention-based and non-contention-based random access.</w:t>
      </w:r>
      <w:bookmarkEnd w:id="96"/>
      <w:bookmarkEnd w:id="97"/>
      <w:r>
        <w:t xml:space="preserve"> </w:t>
      </w:r>
    </w:p>
    <w:p w14:paraId="4FDA958D" w14:textId="77777777" w:rsidR="00BA5EAC" w:rsidRDefault="00BA5EAC" w:rsidP="00BA5EAC">
      <w:pPr>
        <w:pStyle w:val="BodyText"/>
      </w:pPr>
      <w:r>
        <w:t xml:space="preserve">For non-contention-based access, the network knows which UE sent the PRACH preamble, and knows the RRC configuration of that UE: the RRC configuration in the new cell has been provided in the </w:t>
      </w:r>
      <w:proofErr w:type="spellStart"/>
      <w:r>
        <w:t>RRCReconfigurationWithSync</w:t>
      </w:r>
      <w:proofErr w:type="spellEnd"/>
      <w:r>
        <w:t xml:space="preserve">. Thus, the </w:t>
      </w:r>
    </w:p>
    <w:p w14:paraId="0FA818EB" w14:textId="77777777" w:rsidR="00BA5EAC" w:rsidRPr="00A04F49" w:rsidRDefault="00BA5EAC" w:rsidP="00BA5EAC">
      <w:pPr>
        <w:pStyle w:val="Proposal"/>
      </w:pPr>
      <w:bookmarkStart w:id="98" w:name="_Toc4766659"/>
      <w:bookmarkStart w:id="99" w:name="_Toc16874308"/>
      <w:r>
        <w:t xml:space="preserve">For non-contention-based access, the UE reports CSI according to a specific </w:t>
      </w:r>
      <w:proofErr w:type="spellStart"/>
      <w:r>
        <w:t>CSIReportConfig</w:t>
      </w:r>
      <w:proofErr w:type="spellEnd"/>
      <w:r>
        <w:t xml:space="preserve"> conveyed in the </w:t>
      </w:r>
      <w:proofErr w:type="spellStart"/>
      <w:r>
        <w:t>RRCReconfigurationWithSync</w:t>
      </w:r>
      <w:proofErr w:type="spellEnd"/>
      <w:r>
        <w:t>.</w:t>
      </w:r>
      <w:bookmarkEnd w:id="98"/>
      <w:bookmarkEnd w:id="99"/>
      <w:r>
        <w:t xml:space="preserve"> </w:t>
      </w:r>
    </w:p>
    <w:p w14:paraId="3ED0A8EB" w14:textId="77777777" w:rsidR="00BA5EAC" w:rsidRDefault="00BA5EAC" w:rsidP="00BA5EAC">
      <w:pPr>
        <w:pStyle w:val="BodyText"/>
      </w:pPr>
      <w:r>
        <w:t>Clearly, the UE would only be capable of reporting valid CSI for some CSI resource configurations: the reference signal must be periodic, and the UE must have time to perform a measurement on the CSI-RS:</w:t>
      </w:r>
    </w:p>
    <w:p w14:paraId="65ED0607" w14:textId="77777777" w:rsidR="00BA5EAC" w:rsidRDefault="00BA5EAC" w:rsidP="00BA5EAC">
      <w:pPr>
        <w:pStyle w:val="Observation"/>
      </w:pPr>
      <w:bookmarkStart w:id="100" w:name="_Toc4766656"/>
      <w:bookmarkStart w:id="101" w:name="_Toc16874295"/>
      <w:r>
        <w:t>Only certain CSI resource configurations would be relevant for early CSI reporting.</w:t>
      </w:r>
      <w:bookmarkEnd w:id="100"/>
      <w:bookmarkEnd w:id="101"/>
      <w:r>
        <w:t xml:space="preserve"> </w:t>
      </w:r>
    </w:p>
    <w:p w14:paraId="510D1F65" w14:textId="77777777" w:rsidR="00BA5EAC" w:rsidRDefault="00BA5EAC" w:rsidP="00BA5EAC">
      <w:pPr>
        <w:pStyle w:val="BodyText"/>
      </w:pPr>
      <w:r>
        <w:t xml:space="preserve">For contention-based access after handover, the network does not know the identity of the UE sending the PRACH, and the network does not know the configuration of the UE. Asking the UE to report CSI according to a certain </w:t>
      </w:r>
      <w:proofErr w:type="spellStart"/>
      <w:r>
        <w:t>CSIReportConfig</w:t>
      </w:r>
      <w:proofErr w:type="spellEnd"/>
      <w:r>
        <w:t xml:space="preserve"> will not work in this case.</w:t>
      </w:r>
    </w:p>
    <w:p w14:paraId="7F7A5242" w14:textId="77777777" w:rsidR="00BA5EAC" w:rsidRDefault="00BA5EAC" w:rsidP="00BA5EAC">
      <w:pPr>
        <w:pStyle w:val="BodyText"/>
      </w:pPr>
      <w:r>
        <w:t xml:space="preserve">Instead, for contention-based access, the UE can be asked to report CSI according to a default configuration. This is </w:t>
      </w:r>
      <w:proofErr w:type="gramStart"/>
      <w:r>
        <w:t>similar to</w:t>
      </w:r>
      <w:proofErr w:type="gramEnd"/>
      <w:r>
        <w:t xml:space="preserve"> the procedure specified for NB-IoT:</w:t>
      </w:r>
    </w:p>
    <w:p w14:paraId="12B2B5C0" w14:textId="77777777" w:rsidR="00BA5EAC" w:rsidRDefault="00BA5EAC" w:rsidP="00BA5EAC">
      <w:pPr>
        <w:pStyle w:val="Proposal"/>
      </w:pPr>
      <w:bookmarkStart w:id="102" w:name="_Ref4754489"/>
      <w:bookmarkStart w:id="103" w:name="_Toc4766660"/>
      <w:bookmarkStart w:id="104" w:name="_Toc16874309"/>
      <w:r>
        <w:t>For contention-based access, the UE reports CSI according to a default CSI report configuration.</w:t>
      </w:r>
      <w:bookmarkEnd w:id="102"/>
      <w:bookmarkEnd w:id="103"/>
      <w:bookmarkEnd w:id="104"/>
    </w:p>
    <w:p w14:paraId="6CF33F52" w14:textId="2F23EEB6" w:rsidR="00BA5EAC" w:rsidRDefault="00BA5EAC" w:rsidP="00BA5EAC">
      <w:pPr>
        <w:pStyle w:val="BodyText"/>
      </w:pPr>
      <w:r>
        <w:t xml:space="preserve">For the default configuration mentioned in </w:t>
      </w:r>
      <w:r>
        <w:fldChar w:fldCharType="begin"/>
      </w:r>
      <w:r>
        <w:instrText xml:space="preserve"> REF _Ref4754489 \r \h </w:instrText>
      </w:r>
      <w:r>
        <w:fldChar w:fldCharType="separate"/>
      </w:r>
      <w:r w:rsidR="00C8536B">
        <w:t>Proposal 13</w:t>
      </w:r>
      <w:r>
        <w:fldChar w:fldCharType="end"/>
      </w:r>
      <w:r>
        <w:t>, the UE could only use the reference signals known before the handover: the SS/PBCH block of the CSI-RS for mobility. Furthermore, the UE cannot be provided with any specific interference measurement resource (IMR):</w:t>
      </w:r>
    </w:p>
    <w:p w14:paraId="4AD10BF3" w14:textId="77777777" w:rsidR="00BA5EAC" w:rsidRPr="005B27C7" w:rsidRDefault="00BA5EAC" w:rsidP="00BA5EAC">
      <w:pPr>
        <w:pStyle w:val="Observation"/>
      </w:pPr>
      <w:bookmarkStart w:id="105" w:name="_Toc4766657"/>
      <w:bookmarkStart w:id="106" w:name="_Toc16874296"/>
      <w:r>
        <w:t>The CSI resource configuration for the default CSI report configuration would only contain a channel measurement resource that is known to the UE and no interference measurement resource.</w:t>
      </w:r>
      <w:bookmarkEnd w:id="105"/>
      <w:bookmarkEnd w:id="106"/>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C03D056" w14:textId="364E105B" w:rsidR="00C8536B"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874285" w:history="1">
        <w:r w:rsidR="00C8536B" w:rsidRPr="00F2728F">
          <w:rPr>
            <w:rStyle w:val="Hyperlink"/>
            <w:noProof/>
          </w:rPr>
          <w:t>Observation 1</w:t>
        </w:r>
        <w:r w:rsidR="00C8536B">
          <w:rPr>
            <w:rFonts w:asciiTheme="minorHAnsi" w:eastAsiaTheme="minorEastAsia" w:hAnsiTheme="minorHAnsi" w:cstheme="minorBidi"/>
            <w:b w:val="0"/>
            <w:noProof/>
            <w:sz w:val="22"/>
            <w:szCs w:val="22"/>
            <w:lang w:val="sv-SE" w:eastAsia="sv-SE"/>
          </w:rPr>
          <w:tab/>
        </w:r>
        <w:r w:rsidR="00C8536B" w:rsidRPr="00F2728F">
          <w:rPr>
            <w:rStyle w:val="Hyperlink"/>
            <w:noProof/>
          </w:rPr>
          <w:t>The NW can choose to enable calculated TA only in scenarios where the BS timing uncertainty is sufficiently small.</w:t>
        </w:r>
      </w:hyperlink>
    </w:p>
    <w:p w14:paraId="195C5567" w14:textId="14E1214B"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286" w:history="1">
        <w:r w:rsidRPr="00F2728F">
          <w:rPr>
            <w:rStyle w:val="Hyperlink"/>
            <w:noProof/>
          </w:rPr>
          <w:t>Observation 2</w:t>
        </w:r>
        <w:r>
          <w:rPr>
            <w:rFonts w:asciiTheme="minorHAnsi" w:eastAsiaTheme="minorEastAsia" w:hAnsiTheme="minorHAnsi" w:cstheme="minorBidi"/>
            <w:b w:val="0"/>
            <w:noProof/>
            <w:sz w:val="22"/>
            <w:szCs w:val="22"/>
            <w:lang w:val="sv-SE" w:eastAsia="sv-SE"/>
          </w:rPr>
          <w:tab/>
        </w:r>
        <w:r w:rsidRPr="00F2728F">
          <w:rPr>
            <w:rStyle w:val="Hyperlink"/>
            <w:noProof/>
          </w:rPr>
          <w:t>Options 1 and 3 still require that the source and target cells are synchronized, i.e., that the timing difference is fixed and known.</w:t>
        </w:r>
      </w:hyperlink>
    </w:p>
    <w:p w14:paraId="064501F3" w14:textId="3B554FF7"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287" w:history="1">
        <w:r w:rsidRPr="00F2728F">
          <w:rPr>
            <w:rStyle w:val="Hyperlink"/>
            <w:noProof/>
          </w:rPr>
          <w:t>Observation 3</w:t>
        </w:r>
        <w:r>
          <w:rPr>
            <w:rFonts w:asciiTheme="minorHAnsi" w:eastAsiaTheme="minorEastAsia" w:hAnsiTheme="minorHAnsi" w:cstheme="minorBidi"/>
            <w:b w:val="0"/>
            <w:noProof/>
            <w:sz w:val="22"/>
            <w:szCs w:val="22"/>
            <w:lang w:val="sv-SE" w:eastAsia="sv-SE"/>
          </w:rPr>
          <w:tab/>
        </w:r>
        <w:r w:rsidRPr="00F2728F">
          <w:rPr>
            <w:rStyle w:val="Hyperlink"/>
            <w:noProof/>
          </w:rPr>
          <w:t>Since RAN4 rules out simultaneous Rx/Tx in FR2, RAN1 should not spend any time discussing FR2-FR2 scenarios.</w:t>
        </w:r>
      </w:hyperlink>
    </w:p>
    <w:p w14:paraId="20687D3A" w14:textId="622BA770"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288" w:history="1">
        <w:r w:rsidRPr="00F2728F">
          <w:rPr>
            <w:rStyle w:val="Hyperlink"/>
            <w:noProof/>
          </w:rPr>
          <w:t>Observation 4</w:t>
        </w:r>
        <w:r>
          <w:rPr>
            <w:rFonts w:asciiTheme="minorHAnsi" w:eastAsiaTheme="minorEastAsia" w:hAnsiTheme="minorHAnsi" w:cstheme="minorBidi"/>
            <w:b w:val="0"/>
            <w:noProof/>
            <w:sz w:val="22"/>
            <w:szCs w:val="22"/>
            <w:lang w:val="sv-SE" w:eastAsia="sv-SE"/>
          </w:rPr>
          <w:tab/>
        </w:r>
        <w:r w:rsidRPr="00F2728F">
          <w:rPr>
            <w:rStyle w:val="Hyperlink"/>
            <w:noProof/>
          </w:rPr>
          <w:t>With the RAN4 definition of ‘synchronous’, most handovers, including intra-frequency handovers in TDD systems, would be asynchronous.</w:t>
        </w:r>
      </w:hyperlink>
    </w:p>
    <w:p w14:paraId="6398EB84" w14:textId="455C24DE"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289" w:history="1">
        <w:r w:rsidRPr="00F2728F">
          <w:rPr>
            <w:rStyle w:val="Hyperlink"/>
            <w:noProof/>
          </w:rPr>
          <w:t>Observation 5</w:t>
        </w:r>
        <w:r>
          <w:rPr>
            <w:rFonts w:asciiTheme="minorHAnsi" w:eastAsiaTheme="minorEastAsia" w:hAnsiTheme="minorHAnsi" w:cstheme="minorBidi"/>
            <w:b w:val="0"/>
            <w:noProof/>
            <w:sz w:val="22"/>
            <w:szCs w:val="22"/>
            <w:lang w:val="sv-SE" w:eastAsia="sv-SE"/>
          </w:rPr>
          <w:tab/>
        </w:r>
        <w:r w:rsidRPr="00F2728F">
          <w:rPr>
            <w:rStyle w:val="Hyperlink"/>
            <w:noProof/>
          </w:rPr>
          <w:t>For intra-frequency FR1-FR1, the active BWP and SCS must be the same in source and target to ensure feasibility.</w:t>
        </w:r>
      </w:hyperlink>
    </w:p>
    <w:p w14:paraId="7C9011CC" w14:textId="298BCABE"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290" w:history="1">
        <w:r w:rsidRPr="00F2728F">
          <w:rPr>
            <w:rStyle w:val="Hyperlink"/>
            <w:noProof/>
          </w:rPr>
          <w:t>Observation 6</w:t>
        </w:r>
        <w:r>
          <w:rPr>
            <w:rFonts w:asciiTheme="minorHAnsi" w:eastAsiaTheme="minorEastAsia" w:hAnsiTheme="minorHAnsi" w:cstheme="minorBidi"/>
            <w:b w:val="0"/>
            <w:noProof/>
            <w:sz w:val="22"/>
            <w:szCs w:val="22"/>
            <w:lang w:val="sv-SE" w:eastAsia="sv-SE"/>
          </w:rPr>
          <w:tab/>
        </w:r>
        <w:r w:rsidRPr="00F2728F">
          <w:rPr>
            <w:rStyle w:val="Hyperlink"/>
            <w:noProof/>
          </w:rPr>
          <w:t>In the multi-TRP work, it is assumed that the PDSCHs arrive at the UE within the cyclic prefix, meaning that asynchronous intra-frequency FR1-FR1 has been ruled out.</w:t>
        </w:r>
      </w:hyperlink>
    </w:p>
    <w:p w14:paraId="3E07C010" w14:textId="205800F7"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291" w:history="1">
        <w:r w:rsidRPr="00F2728F">
          <w:rPr>
            <w:rStyle w:val="Hyperlink"/>
            <w:noProof/>
          </w:rPr>
          <w:t>Observation 7</w:t>
        </w:r>
        <w:r>
          <w:rPr>
            <w:rFonts w:asciiTheme="minorHAnsi" w:eastAsiaTheme="minorEastAsia" w:hAnsiTheme="minorHAnsi" w:cstheme="minorBidi"/>
            <w:b w:val="0"/>
            <w:noProof/>
            <w:sz w:val="22"/>
            <w:szCs w:val="22"/>
            <w:lang w:val="sv-SE" w:eastAsia="sv-SE"/>
          </w:rPr>
          <w:tab/>
        </w:r>
        <w:r w:rsidRPr="00F2728F">
          <w:rPr>
            <w:rStyle w:val="Hyperlink"/>
            <w:noProof/>
          </w:rPr>
          <w:t>Simultaneous reception of multiple PDCCHs has not been discussed in the multi-TRP agenda item.</w:t>
        </w:r>
      </w:hyperlink>
    </w:p>
    <w:p w14:paraId="4A5FF084" w14:textId="3C8E2519"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292" w:history="1">
        <w:r w:rsidRPr="00F2728F">
          <w:rPr>
            <w:rStyle w:val="Hyperlink"/>
            <w:noProof/>
          </w:rPr>
          <w:t>Observation 8</w:t>
        </w:r>
        <w:r>
          <w:rPr>
            <w:rFonts w:asciiTheme="minorHAnsi" w:eastAsiaTheme="minorEastAsia" w:hAnsiTheme="minorHAnsi" w:cstheme="minorBidi"/>
            <w:b w:val="0"/>
            <w:noProof/>
            <w:sz w:val="22"/>
            <w:szCs w:val="22"/>
            <w:lang w:val="sv-SE" w:eastAsia="sv-SE"/>
          </w:rPr>
          <w:tab/>
        </w:r>
        <w:r w:rsidRPr="00F2728F">
          <w:rPr>
            <w:rStyle w:val="Hyperlink"/>
            <w:noProof/>
          </w:rPr>
          <w:t>There is no agreement that PUCCH resources corresponding to different TRPs can be FDM.</w:t>
        </w:r>
      </w:hyperlink>
    </w:p>
    <w:p w14:paraId="5D9AD576" w14:textId="7B101E4E"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293" w:history="1">
        <w:r w:rsidRPr="00F2728F">
          <w:rPr>
            <w:rStyle w:val="Hyperlink"/>
            <w:noProof/>
          </w:rPr>
          <w:t>Observation 9</w:t>
        </w:r>
        <w:r>
          <w:rPr>
            <w:rFonts w:asciiTheme="minorHAnsi" w:eastAsiaTheme="minorEastAsia" w:hAnsiTheme="minorHAnsi" w:cstheme="minorBidi"/>
            <w:b w:val="0"/>
            <w:noProof/>
            <w:sz w:val="22"/>
            <w:szCs w:val="22"/>
            <w:lang w:val="sv-SE" w:eastAsia="sv-SE"/>
          </w:rPr>
          <w:tab/>
        </w:r>
        <w:r w:rsidRPr="00F2728F">
          <w:rPr>
            <w:rStyle w:val="Hyperlink"/>
            <w:noProof/>
          </w:rPr>
          <w:t>Reception of multiple UL signals transmitted from the same UE in the same time/frequency resource will be very challenging.</w:t>
        </w:r>
      </w:hyperlink>
    </w:p>
    <w:p w14:paraId="17FC0415" w14:textId="03D64B98"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294" w:history="1">
        <w:r w:rsidRPr="00F2728F">
          <w:rPr>
            <w:rStyle w:val="Hyperlink"/>
            <w:noProof/>
          </w:rPr>
          <w:t>Observation 10</w:t>
        </w:r>
        <w:r>
          <w:rPr>
            <w:rFonts w:asciiTheme="minorHAnsi" w:eastAsiaTheme="minorEastAsia" w:hAnsiTheme="minorHAnsi" w:cstheme="minorBidi"/>
            <w:b w:val="0"/>
            <w:noProof/>
            <w:sz w:val="22"/>
            <w:szCs w:val="22"/>
            <w:lang w:val="sv-SE" w:eastAsia="sv-SE"/>
          </w:rPr>
          <w:tab/>
        </w:r>
        <w:r w:rsidRPr="00F2728F">
          <w:rPr>
            <w:rStyle w:val="Hyperlink"/>
            <w:noProof/>
          </w:rPr>
          <w:t>Separation in time or frequency is required to separate signals from the same UE at the gNB.</w:t>
        </w:r>
      </w:hyperlink>
    </w:p>
    <w:p w14:paraId="3A3568E7" w14:textId="663A30B1"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295" w:history="1">
        <w:r w:rsidRPr="00F2728F">
          <w:rPr>
            <w:rStyle w:val="Hyperlink"/>
            <w:noProof/>
          </w:rPr>
          <w:t>Observation 11</w:t>
        </w:r>
        <w:r>
          <w:rPr>
            <w:rFonts w:asciiTheme="minorHAnsi" w:eastAsiaTheme="minorEastAsia" w:hAnsiTheme="minorHAnsi" w:cstheme="minorBidi"/>
            <w:b w:val="0"/>
            <w:noProof/>
            <w:sz w:val="22"/>
            <w:szCs w:val="22"/>
            <w:lang w:val="sv-SE" w:eastAsia="sv-SE"/>
          </w:rPr>
          <w:tab/>
        </w:r>
        <w:r w:rsidRPr="00F2728F">
          <w:rPr>
            <w:rStyle w:val="Hyperlink"/>
            <w:noProof/>
          </w:rPr>
          <w:t>Only certain CSI resource configurations would be relevant for early CSI reporting.</w:t>
        </w:r>
      </w:hyperlink>
    </w:p>
    <w:p w14:paraId="2E064681" w14:textId="5BE4CE0C"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296" w:history="1">
        <w:r w:rsidRPr="00F2728F">
          <w:rPr>
            <w:rStyle w:val="Hyperlink"/>
            <w:noProof/>
          </w:rPr>
          <w:t>Observation 12</w:t>
        </w:r>
        <w:r>
          <w:rPr>
            <w:rFonts w:asciiTheme="minorHAnsi" w:eastAsiaTheme="minorEastAsia" w:hAnsiTheme="minorHAnsi" w:cstheme="minorBidi"/>
            <w:b w:val="0"/>
            <w:noProof/>
            <w:sz w:val="22"/>
            <w:szCs w:val="22"/>
            <w:lang w:val="sv-SE" w:eastAsia="sv-SE"/>
          </w:rPr>
          <w:tab/>
        </w:r>
        <w:r w:rsidRPr="00F2728F">
          <w:rPr>
            <w:rStyle w:val="Hyperlink"/>
            <w:noProof/>
          </w:rPr>
          <w:t>The CSI resource configuration for the default CSI report configuration would only contain a channel measurement resource that is known to the UE and no interference measurement resource.</w:t>
        </w:r>
      </w:hyperlink>
    </w:p>
    <w:p w14:paraId="638CBFAF" w14:textId="583A9F72" w:rsidR="006E1C82" w:rsidRDefault="006F6582" w:rsidP="008E065E">
      <w:pPr>
        <w:pStyle w:val="BodyText"/>
        <w:rPr>
          <w:b/>
          <w:bCs/>
        </w:rPr>
      </w:pPr>
      <w:r>
        <w:rPr>
          <w:b/>
          <w:bCs/>
        </w:rPr>
        <w:fldChar w:fldCharType="end"/>
      </w:r>
    </w:p>
    <w:p w14:paraId="29A284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614CDFE" w14:textId="3F583C61" w:rsidR="00C8536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874297" w:history="1">
        <w:r w:rsidR="00C8536B" w:rsidRPr="00C71EDF">
          <w:rPr>
            <w:rStyle w:val="Hyperlink"/>
            <w:noProof/>
          </w:rPr>
          <w:t>Proposal 1</w:t>
        </w:r>
        <w:r w:rsidR="00C8536B">
          <w:rPr>
            <w:rFonts w:asciiTheme="minorHAnsi" w:eastAsiaTheme="minorEastAsia" w:hAnsiTheme="minorHAnsi" w:cstheme="minorBidi"/>
            <w:b w:val="0"/>
            <w:noProof/>
            <w:sz w:val="22"/>
            <w:szCs w:val="22"/>
            <w:lang w:val="sv-SE" w:eastAsia="sv-SE"/>
          </w:rPr>
          <w:tab/>
        </w:r>
        <w:r w:rsidR="00C8536B" w:rsidRPr="00C71EDF">
          <w:rPr>
            <w:rStyle w:val="Hyperlink"/>
            <w:noProof/>
          </w:rPr>
          <w:t>RAN1 to await further progress in RAN4 regarding the possibility to use a calculated TA value for the target cell at RACH-less HO.</w:t>
        </w:r>
      </w:hyperlink>
    </w:p>
    <w:p w14:paraId="072F5B79" w14:textId="2787781D"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298" w:history="1">
        <w:r w:rsidRPr="00C71EDF">
          <w:rPr>
            <w:rStyle w:val="Hyperlink"/>
            <w:noProof/>
          </w:rPr>
          <w:t>Proposal 2</w:t>
        </w:r>
        <w:r>
          <w:rPr>
            <w:rFonts w:asciiTheme="minorHAnsi" w:eastAsiaTheme="minorEastAsia" w:hAnsiTheme="minorHAnsi" w:cstheme="minorBidi"/>
            <w:b w:val="0"/>
            <w:noProof/>
            <w:sz w:val="22"/>
            <w:szCs w:val="22"/>
            <w:lang w:val="sv-SE" w:eastAsia="sv-SE"/>
          </w:rPr>
          <w:tab/>
        </w:r>
        <w:r w:rsidRPr="00C71EDF">
          <w:rPr>
            <w:rStyle w:val="Hyperlink"/>
            <w:noProof/>
            <w:lang w:val="en-US"/>
          </w:rPr>
          <w:t>If RACH-less handover is introduced in NR and calculated TA is ruled out, the configuration should support that the network can set a specific TA value for the target cell, which is different from 0.</w:t>
        </w:r>
      </w:hyperlink>
    </w:p>
    <w:p w14:paraId="3ED4EE66" w14:textId="1145E75D"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299" w:history="1">
        <w:r w:rsidRPr="00C71EDF">
          <w:rPr>
            <w:rStyle w:val="Hyperlink"/>
            <w:noProof/>
          </w:rPr>
          <w:t>Proposal 3</w:t>
        </w:r>
        <w:r>
          <w:rPr>
            <w:rFonts w:asciiTheme="minorHAnsi" w:eastAsiaTheme="minorEastAsia" w:hAnsiTheme="minorHAnsi" w:cstheme="minorBidi"/>
            <w:b w:val="0"/>
            <w:noProof/>
            <w:sz w:val="22"/>
            <w:szCs w:val="22"/>
            <w:lang w:val="sv-SE" w:eastAsia="sv-SE"/>
          </w:rPr>
          <w:tab/>
        </w:r>
        <w:r w:rsidRPr="00C71EDF">
          <w:rPr>
            <w:rStyle w:val="Hyperlink"/>
            <w:noProof/>
          </w:rPr>
          <w:t xml:space="preserve">If RACH-less HO is introduced in NR, it should be possible to limit </w:t>
        </w:r>
        <w:r w:rsidRPr="00C71EDF">
          <w:rPr>
            <w:rStyle w:val="Hyperlink"/>
            <w:noProof/>
            <w:lang w:val="en-US"/>
          </w:rPr>
          <w:t>the validity of the RACH-less HO configuration to a single or a few DL beam(s). If the UE enters a DL beam without valid RACH-less HO configuration, it uses the RACH-procedure there.</w:t>
        </w:r>
      </w:hyperlink>
    </w:p>
    <w:p w14:paraId="09CA96CD" w14:textId="6C1E751D"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300" w:history="1">
        <w:r w:rsidRPr="00C71EDF">
          <w:rPr>
            <w:rStyle w:val="Hyperlink"/>
            <w:noProof/>
          </w:rPr>
          <w:t>Proposal 4</w:t>
        </w:r>
        <w:r>
          <w:rPr>
            <w:rFonts w:asciiTheme="minorHAnsi" w:eastAsiaTheme="minorEastAsia" w:hAnsiTheme="minorHAnsi" w:cstheme="minorBidi"/>
            <w:b w:val="0"/>
            <w:noProof/>
            <w:sz w:val="22"/>
            <w:szCs w:val="22"/>
            <w:lang w:val="sv-SE" w:eastAsia="sv-SE"/>
          </w:rPr>
          <w:tab/>
        </w:r>
        <w:r w:rsidRPr="00C71EDF">
          <w:rPr>
            <w:rStyle w:val="Hyperlink"/>
            <w:noProof/>
          </w:rPr>
          <w:t>If RACH-less HO is introduced in NR, all the pre-allocated UL grants should be valid for the Msg3 transmission (as long as the RACH-less configuration is valid for the selected DL beam).</w:t>
        </w:r>
      </w:hyperlink>
    </w:p>
    <w:p w14:paraId="3C07DE7C" w14:textId="2C52D61E"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301" w:history="1">
        <w:r w:rsidRPr="00C71EDF">
          <w:rPr>
            <w:rStyle w:val="Hyperlink"/>
            <w:noProof/>
          </w:rPr>
          <w:t>Proposal 5</w:t>
        </w:r>
        <w:r>
          <w:rPr>
            <w:rFonts w:asciiTheme="minorHAnsi" w:eastAsiaTheme="minorEastAsia" w:hAnsiTheme="minorHAnsi" w:cstheme="minorBidi"/>
            <w:b w:val="0"/>
            <w:noProof/>
            <w:sz w:val="22"/>
            <w:szCs w:val="22"/>
            <w:lang w:val="sv-SE" w:eastAsia="sv-SE"/>
          </w:rPr>
          <w:tab/>
        </w:r>
        <w:r w:rsidRPr="00C71EDF">
          <w:rPr>
            <w:rStyle w:val="Hyperlink"/>
            <w:noProof/>
            <w:lang w:val="en-US"/>
          </w:rPr>
          <w:t xml:space="preserve">If RACH-less handover is introduced in NR, </w:t>
        </w:r>
        <w:r w:rsidRPr="00C71EDF">
          <w:rPr>
            <w:rStyle w:val="Hyperlink"/>
            <w:noProof/>
          </w:rPr>
          <w:t>the UE shall use a spatial relation defined by a DL RS selected from a set of RSs signalled by the NW to transmit Msg3.</w:t>
        </w:r>
      </w:hyperlink>
    </w:p>
    <w:p w14:paraId="14EF14BD" w14:textId="22A8012C"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302" w:history="1">
        <w:r w:rsidRPr="00C71EDF">
          <w:rPr>
            <w:rStyle w:val="Hyperlink"/>
            <w:noProof/>
          </w:rPr>
          <w:t>Proposal 6</w:t>
        </w:r>
        <w:r>
          <w:rPr>
            <w:rFonts w:asciiTheme="minorHAnsi" w:eastAsiaTheme="minorEastAsia" w:hAnsiTheme="minorHAnsi" w:cstheme="minorBidi"/>
            <w:b w:val="0"/>
            <w:noProof/>
            <w:sz w:val="22"/>
            <w:szCs w:val="22"/>
            <w:lang w:val="sv-SE" w:eastAsia="sv-SE"/>
          </w:rPr>
          <w:tab/>
        </w:r>
        <w:r w:rsidRPr="00C71EDF">
          <w:rPr>
            <w:rStyle w:val="Hyperlink"/>
            <w:noProof/>
          </w:rPr>
          <w:t>Until reconfigured/activated, the UE may assume that all DL signals from the target gNB are quasi co-located with respect to QCL-TypeA, and QCL-TypeD properties with the selected DL RS.</w:t>
        </w:r>
      </w:hyperlink>
    </w:p>
    <w:p w14:paraId="32FB5A65" w14:textId="4C08329E"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303" w:history="1">
        <w:r w:rsidRPr="00C71EDF">
          <w:rPr>
            <w:rStyle w:val="Hyperlink"/>
            <w:noProof/>
          </w:rPr>
          <w:t>Proposal 7</w:t>
        </w:r>
        <w:r>
          <w:rPr>
            <w:rFonts w:asciiTheme="minorHAnsi" w:eastAsiaTheme="minorEastAsia" w:hAnsiTheme="minorHAnsi" w:cstheme="minorBidi"/>
            <w:b w:val="0"/>
            <w:noProof/>
            <w:sz w:val="22"/>
            <w:szCs w:val="22"/>
            <w:lang w:val="sv-SE" w:eastAsia="sv-SE"/>
          </w:rPr>
          <w:tab/>
        </w:r>
        <w:r w:rsidRPr="00C71EDF">
          <w:rPr>
            <w:rStyle w:val="Hyperlink"/>
            <w:noProof/>
          </w:rPr>
          <w:t>The Msg3 Tx power is determined using the PUSCH power control rules specified in section 7.1.1. in [1] using the RS used for QCL assumptions and spatial relation determination as pathloss reference RS.</w:t>
        </w:r>
      </w:hyperlink>
    </w:p>
    <w:p w14:paraId="6FC7B652" w14:textId="71D3A650"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304" w:history="1">
        <w:r w:rsidRPr="00C71EDF">
          <w:rPr>
            <w:rStyle w:val="Hyperlink"/>
            <w:noProof/>
          </w:rPr>
          <w:t>Proposal 8</w:t>
        </w:r>
        <w:r>
          <w:rPr>
            <w:rFonts w:asciiTheme="minorHAnsi" w:eastAsiaTheme="minorEastAsia" w:hAnsiTheme="minorHAnsi" w:cstheme="minorBidi"/>
            <w:b w:val="0"/>
            <w:noProof/>
            <w:sz w:val="22"/>
            <w:szCs w:val="22"/>
            <w:lang w:val="sv-SE" w:eastAsia="sv-SE"/>
          </w:rPr>
          <w:tab/>
        </w:r>
        <w:r w:rsidRPr="00C71EDF">
          <w:rPr>
            <w:rStyle w:val="Hyperlink"/>
            <w:noProof/>
          </w:rPr>
          <w:t>In RACH-less HO, it should be possible to map several DL RSs to the same Msg3 allocation.</w:t>
        </w:r>
      </w:hyperlink>
    </w:p>
    <w:p w14:paraId="5BAA5BA0" w14:textId="20C2607E"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305" w:history="1">
        <w:r w:rsidRPr="00C71EDF">
          <w:rPr>
            <w:rStyle w:val="Hyperlink"/>
            <w:noProof/>
          </w:rPr>
          <w:t>Proposal 9</w:t>
        </w:r>
        <w:r>
          <w:rPr>
            <w:rFonts w:asciiTheme="minorHAnsi" w:eastAsiaTheme="minorEastAsia" w:hAnsiTheme="minorHAnsi" w:cstheme="minorBidi"/>
            <w:b w:val="0"/>
            <w:noProof/>
            <w:sz w:val="22"/>
            <w:szCs w:val="22"/>
            <w:lang w:val="sv-SE" w:eastAsia="sv-SE"/>
          </w:rPr>
          <w:tab/>
        </w:r>
        <w:r w:rsidRPr="00C71EDF">
          <w:rPr>
            <w:rStyle w:val="Hyperlink"/>
            <w:noProof/>
          </w:rPr>
          <w:t>In RACH-less HO, it should be possible to configure the UE to signal the selected DL RS (beam) in Msg3.</w:t>
        </w:r>
      </w:hyperlink>
    </w:p>
    <w:p w14:paraId="318A026F" w14:textId="7EE30D27"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306" w:history="1">
        <w:r w:rsidRPr="00C71EDF">
          <w:rPr>
            <w:rStyle w:val="Hyperlink"/>
            <w:noProof/>
          </w:rPr>
          <w:t>Proposal 10</w:t>
        </w:r>
        <w:r>
          <w:rPr>
            <w:rFonts w:asciiTheme="minorHAnsi" w:eastAsiaTheme="minorEastAsia" w:hAnsiTheme="minorHAnsi" w:cstheme="minorBidi"/>
            <w:b w:val="0"/>
            <w:noProof/>
            <w:sz w:val="22"/>
            <w:szCs w:val="22"/>
            <w:lang w:val="sv-SE" w:eastAsia="sv-SE"/>
          </w:rPr>
          <w:tab/>
        </w:r>
        <w:r w:rsidRPr="00C71EDF">
          <w:rPr>
            <w:rStyle w:val="Hyperlink"/>
            <w:noProof/>
          </w:rPr>
          <w:t>RAN1 should investigate other ways to reduce interruption to 0ms.</w:t>
        </w:r>
      </w:hyperlink>
    </w:p>
    <w:p w14:paraId="168C3917" w14:textId="2F01B0C8"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307" w:history="1">
        <w:r w:rsidRPr="00C71EDF">
          <w:rPr>
            <w:rStyle w:val="Hyperlink"/>
            <w:noProof/>
          </w:rPr>
          <w:t>Proposal 11</w:t>
        </w:r>
        <w:r>
          <w:rPr>
            <w:rFonts w:asciiTheme="minorHAnsi" w:eastAsiaTheme="minorEastAsia" w:hAnsiTheme="minorHAnsi" w:cstheme="minorBidi"/>
            <w:b w:val="0"/>
            <w:noProof/>
            <w:sz w:val="22"/>
            <w:szCs w:val="22"/>
            <w:lang w:val="sv-SE" w:eastAsia="sv-SE"/>
          </w:rPr>
          <w:tab/>
        </w:r>
        <w:r w:rsidRPr="00C71EDF">
          <w:rPr>
            <w:rStyle w:val="Hyperlink"/>
            <w:noProof/>
          </w:rPr>
          <w:t>Support CSI reporting in Msg3 triggered by the CSI request bit in the RAR grant, both for contention-based and non-contention-based random access.</w:t>
        </w:r>
      </w:hyperlink>
    </w:p>
    <w:p w14:paraId="1C76D5E3" w14:textId="4BB2F898"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308" w:history="1">
        <w:r w:rsidRPr="00C71EDF">
          <w:rPr>
            <w:rStyle w:val="Hyperlink"/>
            <w:noProof/>
          </w:rPr>
          <w:t>Proposal 12</w:t>
        </w:r>
        <w:r>
          <w:rPr>
            <w:rFonts w:asciiTheme="minorHAnsi" w:eastAsiaTheme="minorEastAsia" w:hAnsiTheme="minorHAnsi" w:cstheme="minorBidi"/>
            <w:b w:val="0"/>
            <w:noProof/>
            <w:sz w:val="22"/>
            <w:szCs w:val="22"/>
            <w:lang w:val="sv-SE" w:eastAsia="sv-SE"/>
          </w:rPr>
          <w:tab/>
        </w:r>
        <w:r w:rsidRPr="00C71EDF">
          <w:rPr>
            <w:rStyle w:val="Hyperlink"/>
            <w:noProof/>
          </w:rPr>
          <w:t>For non-contention-based access, the UE reports CSI according to a specific CSIReportConfig conveyed in the RRCReconfigurationWithSync.</w:t>
        </w:r>
      </w:hyperlink>
    </w:p>
    <w:p w14:paraId="15F83797" w14:textId="594F8873" w:rsidR="00C8536B" w:rsidRDefault="00C8536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4309" w:history="1">
        <w:r w:rsidRPr="00C71EDF">
          <w:rPr>
            <w:rStyle w:val="Hyperlink"/>
            <w:noProof/>
          </w:rPr>
          <w:t>Proposal 13</w:t>
        </w:r>
        <w:r>
          <w:rPr>
            <w:rFonts w:asciiTheme="minorHAnsi" w:eastAsiaTheme="minorEastAsia" w:hAnsiTheme="minorHAnsi" w:cstheme="minorBidi"/>
            <w:b w:val="0"/>
            <w:noProof/>
            <w:sz w:val="22"/>
            <w:szCs w:val="22"/>
            <w:lang w:val="sv-SE" w:eastAsia="sv-SE"/>
          </w:rPr>
          <w:tab/>
        </w:r>
        <w:r w:rsidRPr="00C71EDF">
          <w:rPr>
            <w:rStyle w:val="Hyperlink"/>
            <w:noProof/>
          </w:rPr>
          <w:t>For contention-based access, the UE reports CSI according to a default CSI report configuration.</w:t>
        </w:r>
      </w:hyperlink>
    </w:p>
    <w:p w14:paraId="00614492" w14:textId="1DCEEADC" w:rsidR="00C01F33" w:rsidRPr="00A9591B" w:rsidRDefault="006E1C82" w:rsidP="00A9591B">
      <w:pPr>
        <w:pStyle w:val="BodyText"/>
        <w:rPr>
          <w:b/>
          <w:bCs/>
        </w:rPr>
      </w:pPr>
      <w:r>
        <w:rPr>
          <w:b/>
          <w:bCs/>
          <w:lang w:val="en-US"/>
        </w:rPr>
        <w:fldChar w:fldCharType="end"/>
      </w:r>
      <w:r w:rsidRPr="00CE0424">
        <w:rPr>
          <w:b/>
          <w:bCs/>
        </w:rPr>
        <w:t xml:space="preserve"> </w:t>
      </w:r>
    </w:p>
    <w:p w14:paraId="2E9054E1" w14:textId="77777777" w:rsidR="00F507D1" w:rsidRPr="00CE0424" w:rsidRDefault="00F507D1" w:rsidP="00CE0424">
      <w:pPr>
        <w:pStyle w:val="Heading1"/>
      </w:pPr>
      <w:bookmarkStart w:id="107" w:name="_In-sequence_SDU_delivery"/>
      <w:bookmarkEnd w:id="107"/>
      <w:r w:rsidRPr="00CE0424">
        <w:t>References</w:t>
      </w:r>
    </w:p>
    <w:p w14:paraId="28BC6BAB" w14:textId="42C8E31D" w:rsidR="00EA1409" w:rsidRPr="00CE0424" w:rsidRDefault="00EA1409" w:rsidP="00EA1409">
      <w:pPr>
        <w:pStyle w:val="Reference"/>
      </w:pPr>
      <w:bookmarkStart w:id="108" w:name="_Ref4574765"/>
      <w:bookmarkStart w:id="109" w:name="_Ref174151459"/>
      <w:bookmarkStart w:id="110" w:name="_Ref189809556"/>
      <w:r>
        <w:t xml:space="preserve">3GPP TS 38.213, NR; </w:t>
      </w:r>
      <w:r w:rsidRPr="00D11F23">
        <w:t xml:space="preserve">Physical layer procedures for </w:t>
      </w:r>
      <w:r>
        <w:t xml:space="preserve">control, </w:t>
      </w:r>
      <w:r w:rsidR="00D31158">
        <w:t>RAN#8</w:t>
      </w:r>
      <w:r w:rsidR="00FD68E2">
        <w:t>4</w:t>
      </w:r>
      <w:r>
        <w:t xml:space="preserve">, </w:t>
      </w:r>
      <w:r w:rsidR="00FD68E2">
        <w:t>V15.6.0, June 2019</w:t>
      </w:r>
      <w:bookmarkEnd w:id="108"/>
    </w:p>
    <w:p w14:paraId="5F7B3EF5" w14:textId="1119E569" w:rsidR="00EA1409" w:rsidRPr="00CE0424" w:rsidRDefault="00EA1409" w:rsidP="00EA1409">
      <w:pPr>
        <w:pStyle w:val="Reference"/>
      </w:pPr>
      <w:bookmarkStart w:id="111" w:name="_Ref4593407"/>
      <w:r>
        <w:t xml:space="preserve">3GPP TS 38.214, NR; </w:t>
      </w:r>
      <w:r w:rsidRPr="00D11F23">
        <w:t xml:space="preserve">Physical layer procedures for </w:t>
      </w:r>
      <w:r>
        <w:t xml:space="preserve">data, </w:t>
      </w:r>
      <w:r w:rsidR="00D31158">
        <w:t>RAN#8</w:t>
      </w:r>
      <w:r w:rsidR="00FD68E2">
        <w:t>4</w:t>
      </w:r>
      <w:r>
        <w:t xml:space="preserve">, </w:t>
      </w:r>
      <w:r w:rsidR="00FD68E2">
        <w:t>V15.6.0, June 2019</w:t>
      </w:r>
      <w:bookmarkEnd w:id="111"/>
    </w:p>
    <w:p w14:paraId="162B33EB" w14:textId="710EB1CC" w:rsidR="00EA1409" w:rsidRPr="00CE0424" w:rsidRDefault="00EA1409" w:rsidP="00EA1409">
      <w:pPr>
        <w:pStyle w:val="Reference"/>
      </w:pPr>
      <w:bookmarkStart w:id="112" w:name="_Ref4593301"/>
      <w:r>
        <w:t xml:space="preserve">3GPP TS 38.215, NR; </w:t>
      </w:r>
      <w:r w:rsidRPr="007D71DF">
        <w:t>Physical layer measurements</w:t>
      </w:r>
      <w:r>
        <w:t xml:space="preserve">, </w:t>
      </w:r>
      <w:r w:rsidR="00D31158">
        <w:t>RAN#8</w:t>
      </w:r>
      <w:r w:rsidR="00FD68E2">
        <w:t>4</w:t>
      </w:r>
      <w:r>
        <w:t xml:space="preserve">, </w:t>
      </w:r>
      <w:r w:rsidR="00FD68E2">
        <w:t>V15.6.0, June 2019</w:t>
      </w:r>
      <w:bookmarkEnd w:id="112"/>
    </w:p>
    <w:p w14:paraId="12737BF7" w14:textId="13AA93F7" w:rsidR="00EA1409" w:rsidRDefault="00EA1409" w:rsidP="00EA1409">
      <w:pPr>
        <w:pStyle w:val="Reference"/>
      </w:pPr>
      <w:r>
        <w:lastRenderedPageBreak/>
        <w:t xml:space="preserve">3GPP TS 38.321, NR; Medium Access Control (MAC) protocol specification, </w:t>
      </w:r>
      <w:r w:rsidR="00FD68E2">
        <w:t>RAN#84</w:t>
      </w:r>
      <w:r>
        <w:t xml:space="preserve">, </w:t>
      </w:r>
      <w:r w:rsidR="00FD68E2">
        <w:t>V15.6.0, June 2019</w:t>
      </w:r>
      <w:r>
        <w:t xml:space="preserve"> </w:t>
      </w:r>
    </w:p>
    <w:p w14:paraId="7367720B" w14:textId="687537ED" w:rsidR="00EA1409" w:rsidRPr="00CE0424" w:rsidRDefault="00EA1409" w:rsidP="00EA1409">
      <w:pPr>
        <w:pStyle w:val="Reference"/>
      </w:pPr>
      <w:r>
        <w:t xml:space="preserve">3GPP TS 38.331, NR; </w:t>
      </w:r>
      <w:r w:rsidRPr="007D71DF">
        <w:t>Radio Resource Control (RRC) protocol specification</w:t>
      </w:r>
      <w:r>
        <w:t xml:space="preserve">, </w:t>
      </w:r>
      <w:r w:rsidR="00FD68E2">
        <w:t>RAN#84</w:t>
      </w:r>
      <w:r>
        <w:t xml:space="preserve">, </w:t>
      </w:r>
      <w:r w:rsidR="00FD68E2">
        <w:t>V15.6.0, June 2019</w:t>
      </w:r>
      <w:r>
        <w:t xml:space="preserve"> </w:t>
      </w:r>
    </w:p>
    <w:p w14:paraId="592B9F07" w14:textId="77777777" w:rsidR="00521169" w:rsidRDefault="00521169" w:rsidP="00521169">
      <w:pPr>
        <w:pStyle w:val="Reference"/>
      </w:pPr>
      <w:bookmarkStart w:id="113" w:name="_Ref4570526"/>
      <w:bookmarkStart w:id="114" w:name="_Ref4487021"/>
      <w:r w:rsidRPr="00AE1184">
        <w:t>R4-166817</w:t>
      </w:r>
      <w:r>
        <w:t xml:space="preserve">, </w:t>
      </w:r>
      <w:r w:rsidRPr="00AE1184">
        <w:t>Reply LS on the feasibility of mobility enhancement solutions</w:t>
      </w:r>
      <w:r>
        <w:t>, RAN4, RAN4 #80, Gothenburg, August 2016</w:t>
      </w:r>
      <w:bookmarkEnd w:id="113"/>
    </w:p>
    <w:p w14:paraId="7980C2EE" w14:textId="0C995E05" w:rsidR="00521169" w:rsidRPr="00BA5EAC" w:rsidRDefault="00521169" w:rsidP="00521169">
      <w:pPr>
        <w:pStyle w:val="Reference"/>
      </w:pPr>
      <w:bookmarkStart w:id="115" w:name="_Ref4570672"/>
      <w:r w:rsidRPr="00BA5EAC">
        <w:t>R4-1902047, WF on UE beam switch, Ericsson, Media</w:t>
      </w:r>
      <w:r w:rsidR="00484C75" w:rsidRPr="00BA5EAC">
        <w:t>T</w:t>
      </w:r>
      <w:r w:rsidRPr="00BA5EAC">
        <w:t>ek, Qualcomm, RAN4#90, Athens, March 2019</w:t>
      </w:r>
      <w:bookmarkEnd w:id="114"/>
      <w:bookmarkEnd w:id="115"/>
    </w:p>
    <w:p w14:paraId="4D4AC19F" w14:textId="6639E850" w:rsidR="00032B19" w:rsidRPr="00BA5EAC" w:rsidRDefault="00032B19" w:rsidP="00032B19">
      <w:pPr>
        <w:pStyle w:val="Reference"/>
      </w:pPr>
      <w:bookmarkStart w:id="116" w:name="_Ref4593126"/>
      <w:r w:rsidRPr="00BA5EAC">
        <w:t>R1-19</w:t>
      </w:r>
      <w:r w:rsidR="00F26A59" w:rsidRPr="00BA5EAC">
        <w:t>0</w:t>
      </w:r>
      <w:r w:rsidR="00BA5EAC" w:rsidRPr="00BA5EAC">
        <w:t>9227</w:t>
      </w:r>
      <w:r w:rsidRPr="00BA5EAC">
        <w:t xml:space="preserve">, Details on lower-layer mobility enhancements, Ericsson, </w:t>
      </w:r>
      <w:bookmarkEnd w:id="116"/>
      <w:r w:rsidR="00AB7127" w:rsidRPr="00BA5EAC">
        <w:t>RAN1#9</w:t>
      </w:r>
      <w:r w:rsidR="00C854C4" w:rsidRPr="00BA5EAC">
        <w:t>8</w:t>
      </w:r>
      <w:r w:rsidR="00AB7127" w:rsidRPr="00BA5EAC">
        <w:t xml:space="preserve">, </w:t>
      </w:r>
      <w:r w:rsidR="00C854C4" w:rsidRPr="00BA5EAC">
        <w:t>Prague</w:t>
      </w:r>
      <w:r w:rsidR="00AB7127" w:rsidRPr="00BA5EAC">
        <w:t xml:space="preserve">, </w:t>
      </w:r>
      <w:r w:rsidR="00C854C4" w:rsidRPr="00BA5EAC">
        <w:t>August</w:t>
      </w:r>
      <w:r w:rsidR="00AB7127" w:rsidRPr="00BA5EAC">
        <w:t xml:space="preserve"> 2019</w:t>
      </w:r>
    </w:p>
    <w:p w14:paraId="0496F9C6" w14:textId="067B58D7" w:rsidR="00A9591B" w:rsidRPr="00BA5EAC" w:rsidRDefault="00A9591B" w:rsidP="00A9591B">
      <w:pPr>
        <w:pStyle w:val="Reference"/>
      </w:pPr>
      <w:bookmarkStart w:id="117" w:name="_Ref4753385"/>
      <w:r w:rsidRPr="00BA5EAC">
        <w:t>3GPP TS 36.133, Requirements for support of radio resource management, RAN#8</w:t>
      </w:r>
      <w:r w:rsidR="00EE030F" w:rsidRPr="00BA5EAC">
        <w:t>4</w:t>
      </w:r>
      <w:r w:rsidRPr="00BA5EAC">
        <w:t>, V15.5.0, December 2018</w:t>
      </w:r>
      <w:bookmarkEnd w:id="117"/>
    </w:p>
    <w:p w14:paraId="2EF8D2E9" w14:textId="4C6FB137" w:rsidR="00A9591B" w:rsidRPr="00CE0424" w:rsidRDefault="00A9591B" w:rsidP="00A9591B">
      <w:pPr>
        <w:pStyle w:val="Reference"/>
      </w:pPr>
      <w:bookmarkStart w:id="118" w:name="_Ref4753387"/>
      <w:r>
        <w:t xml:space="preserve">3GPP TS 36.331, </w:t>
      </w:r>
      <w:r w:rsidRPr="007D71DF">
        <w:t>Radio Resource Control (RRC) protocol specification</w:t>
      </w:r>
      <w:r>
        <w:t>, RAN#8</w:t>
      </w:r>
      <w:r w:rsidR="00891264">
        <w:t>4</w:t>
      </w:r>
      <w:r>
        <w:t>, V15.</w:t>
      </w:r>
      <w:r w:rsidR="00891264">
        <w:t>6</w:t>
      </w:r>
      <w:r>
        <w:t xml:space="preserve">.0, </w:t>
      </w:r>
      <w:r w:rsidR="00891264">
        <w:t>June</w:t>
      </w:r>
      <w:r>
        <w:t xml:space="preserve"> 201</w:t>
      </w:r>
      <w:bookmarkEnd w:id="118"/>
      <w:r w:rsidR="00891264">
        <w:t>9</w:t>
      </w:r>
    </w:p>
    <w:p w14:paraId="0B1974C4" w14:textId="6E56AE8F" w:rsidR="007907BC" w:rsidRDefault="007907BC" w:rsidP="007907BC">
      <w:pPr>
        <w:pStyle w:val="Reference"/>
      </w:pPr>
      <w:bookmarkStart w:id="119" w:name="_Hlk7770214"/>
      <w:bookmarkStart w:id="120" w:name="_Ref7504430"/>
      <w:r w:rsidRPr="00E24B35">
        <w:t>R1-1905926</w:t>
      </w:r>
      <w:bookmarkEnd w:id="119"/>
      <w:r>
        <w:t xml:space="preserve">, </w:t>
      </w:r>
      <w:r w:rsidRPr="00E24B35">
        <w:t>Reply LS on NR mobility enhancement</w:t>
      </w:r>
      <w:r>
        <w:t>, RAN</w:t>
      </w:r>
      <w:r w:rsidR="00200C26">
        <w:t>4</w:t>
      </w:r>
      <w:r>
        <w:t>, RAN1#97, Reno, May 2019</w:t>
      </w:r>
      <w:bookmarkEnd w:id="120"/>
    </w:p>
    <w:p w14:paraId="40EF292C" w14:textId="104B451B" w:rsidR="007907BC" w:rsidRPr="000D7921" w:rsidRDefault="007907BC" w:rsidP="007907BC">
      <w:pPr>
        <w:pStyle w:val="Reference"/>
      </w:pPr>
      <w:bookmarkStart w:id="121" w:name="_Ref7504594"/>
      <w:r w:rsidRPr="000D7921">
        <w:t>R4-190</w:t>
      </w:r>
      <w:r w:rsidR="00853C21" w:rsidRPr="000D7921">
        <w:t>9551</w:t>
      </w:r>
      <w:r w:rsidRPr="000D7921">
        <w:t xml:space="preserve">, </w:t>
      </w:r>
      <w:r w:rsidR="000D7921" w:rsidRPr="000D7921">
        <w:t xml:space="preserve">Further discussion on </w:t>
      </w:r>
      <w:proofErr w:type="spellStart"/>
      <w:r w:rsidR="000D7921" w:rsidRPr="000D7921">
        <w:t>RACHless</w:t>
      </w:r>
      <w:proofErr w:type="spellEnd"/>
      <w:r w:rsidR="000D7921" w:rsidRPr="000D7921">
        <w:t xml:space="preserve"> handover for NR</w:t>
      </w:r>
      <w:r w:rsidRPr="000D7921">
        <w:t>, Ericsson, RAN4#9</w:t>
      </w:r>
      <w:r w:rsidR="00356A9C" w:rsidRPr="000D7921">
        <w:t>2</w:t>
      </w:r>
      <w:r w:rsidRPr="000D7921">
        <w:t xml:space="preserve">, </w:t>
      </w:r>
      <w:r w:rsidR="00356A9C" w:rsidRPr="000D7921">
        <w:t>Ljubljana</w:t>
      </w:r>
      <w:r w:rsidRPr="000D7921">
        <w:t xml:space="preserve">, </w:t>
      </w:r>
      <w:r w:rsidR="00356A9C" w:rsidRPr="000D7921">
        <w:t>August</w:t>
      </w:r>
      <w:r w:rsidRPr="000D7921">
        <w:t xml:space="preserve"> 2019</w:t>
      </w:r>
      <w:bookmarkEnd w:id="121"/>
    </w:p>
    <w:p w14:paraId="5D2BC0FE" w14:textId="77777777" w:rsidR="00200C26" w:rsidRDefault="00200C26" w:rsidP="00200C26">
      <w:pPr>
        <w:pStyle w:val="Reference"/>
      </w:pPr>
      <w:bookmarkStart w:id="122" w:name="_Ref7762345"/>
      <w:r w:rsidRPr="00C871C1">
        <w:t>R1-1905780</w:t>
      </w:r>
      <w:r>
        <w:t xml:space="preserve">, </w:t>
      </w:r>
      <w:r w:rsidRPr="00C871C1">
        <w:t>Reply LS on NR mobility enhancements</w:t>
      </w:r>
      <w:r>
        <w:t>, RAN1, RAN1#96bis, Xian, April 2019</w:t>
      </w:r>
      <w:bookmarkEnd w:id="122"/>
    </w:p>
    <w:p w14:paraId="7297A637" w14:textId="77777777" w:rsidR="00200C26" w:rsidRDefault="00200C26" w:rsidP="00200C26">
      <w:pPr>
        <w:pStyle w:val="Reference"/>
      </w:pPr>
      <w:bookmarkStart w:id="123" w:name="_Ref7762131"/>
      <w:r w:rsidRPr="00C871C1">
        <w:t>R2-1902745</w:t>
      </w:r>
      <w:r>
        <w:t xml:space="preserve">, </w:t>
      </w:r>
      <w:r w:rsidRPr="00C871C1">
        <w:t>LS on NR mobility enhancements</w:t>
      </w:r>
      <w:r>
        <w:t>, RAN2, RAN2#106, Athens, March 2019</w:t>
      </w:r>
      <w:bookmarkEnd w:id="123"/>
    </w:p>
    <w:p w14:paraId="648A7649" w14:textId="77777777" w:rsidR="00200C26" w:rsidRPr="00CE0424" w:rsidRDefault="00200C26" w:rsidP="00200C26">
      <w:pPr>
        <w:pStyle w:val="Reference"/>
        <w:numPr>
          <w:ilvl w:val="0"/>
          <w:numId w:val="0"/>
        </w:numPr>
        <w:ind w:left="567"/>
      </w:pPr>
    </w:p>
    <w:bookmarkEnd w:id="109"/>
    <w:bookmarkEnd w:id="110"/>
    <w:p w14:paraId="0EC95EF5"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52284" w14:textId="77777777" w:rsidR="00C8536B" w:rsidRDefault="00C8536B">
      <w:r>
        <w:separator/>
      </w:r>
    </w:p>
  </w:endnote>
  <w:endnote w:type="continuationSeparator" w:id="0">
    <w:p w14:paraId="346E144F" w14:textId="77777777" w:rsidR="00C8536B" w:rsidRDefault="00C8536B">
      <w:r>
        <w:continuationSeparator/>
      </w:r>
    </w:p>
  </w:endnote>
  <w:endnote w:type="continuationNotice" w:id="1">
    <w:p w14:paraId="4549FFDF" w14:textId="77777777" w:rsidR="00C8536B" w:rsidRDefault="00C853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C8536B" w:rsidRDefault="00C8536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F79AA" w14:textId="77777777" w:rsidR="00C8536B" w:rsidRDefault="00C8536B">
      <w:r>
        <w:separator/>
      </w:r>
    </w:p>
  </w:footnote>
  <w:footnote w:type="continuationSeparator" w:id="0">
    <w:p w14:paraId="3C2FDBEE" w14:textId="77777777" w:rsidR="00C8536B" w:rsidRDefault="00C8536B">
      <w:r>
        <w:continuationSeparator/>
      </w:r>
    </w:p>
  </w:footnote>
  <w:footnote w:type="continuationNotice" w:id="1">
    <w:p w14:paraId="62251603" w14:textId="77777777" w:rsidR="00C8536B" w:rsidRDefault="00C853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C8536B" w:rsidRDefault="00C8536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62EFB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627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FE0CCE"/>
    <w:multiLevelType w:val="hybridMultilevel"/>
    <w:tmpl w:val="CE16A3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217971"/>
    <w:multiLevelType w:val="hybridMultilevel"/>
    <w:tmpl w:val="6C20A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2C4BF7"/>
    <w:multiLevelType w:val="hybridMultilevel"/>
    <w:tmpl w:val="0EBC97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456F80"/>
    <w:multiLevelType w:val="hybridMultilevel"/>
    <w:tmpl w:val="B28E6D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51624"/>
    <w:multiLevelType w:val="multilevel"/>
    <w:tmpl w:val="1206D7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625E64"/>
    <w:multiLevelType w:val="hybridMultilevel"/>
    <w:tmpl w:val="BC3E16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1F34DE2"/>
    <w:multiLevelType w:val="hybridMultilevel"/>
    <w:tmpl w:val="5CB028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39E37BF"/>
    <w:multiLevelType w:val="hybridMultilevel"/>
    <w:tmpl w:val="CE04E5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9"/>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7"/>
  </w:num>
  <w:num w:numId="18">
    <w:abstractNumId w:val="8"/>
  </w:num>
  <w:num w:numId="19">
    <w:abstractNumId w:val="5"/>
  </w:num>
  <w:num w:numId="20">
    <w:abstractNumId w:val="33"/>
  </w:num>
  <w:num w:numId="21">
    <w:abstractNumId w:val="14"/>
  </w:num>
  <w:num w:numId="22">
    <w:abstractNumId w:val="30"/>
  </w:num>
  <w:num w:numId="23">
    <w:abstractNumId w:val="6"/>
  </w:num>
  <w:num w:numId="24">
    <w:abstractNumId w:val="9"/>
  </w:num>
  <w:num w:numId="25">
    <w:abstractNumId w:val="17"/>
  </w:num>
  <w:num w:numId="26">
    <w:abstractNumId w:val="4"/>
  </w:num>
  <w:num w:numId="27">
    <w:abstractNumId w:val="28"/>
  </w:num>
  <w:num w:numId="28">
    <w:abstractNumId w:val="11"/>
  </w:num>
  <w:num w:numId="29">
    <w:abstractNumId w:val="32"/>
  </w:num>
  <w:num w:numId="30">
    <w:abstractNumId w:val="31"/>
  </w:num>
  <w:num w:numId="31">
    <w:abstractNumId w:val="21"/>
  </w:num>
  <w:num w:numId="32">
    <w:abstractNumId w:val="26"/>
  </w:num>
  <w:num w:numId="33">
    <w:abstractNumId w:val="27"/>
  </w:num>
  <w:num w:numId="3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26FD9"/>
    <w:rsid w:val="000325B8"/>
    <w:rsid w:val="00032B19"/>
    <w:rsid w:val="0003304E"/>
    <w:rsid w:val="00034C15"/>
    <w:rsid w:val="00036BA1"/>
    <w:rsid w:val="000422E2"/>
    <w:rsid w:val="00042F22"/>
    <w:rsid w:val="000444EF"/>
    <w:rsid w:val="00044F46"/>
    <w:rsid w:val="00045797"/>
    <w:rsid w:val="00052A07"/>
    <w:rsid w:val="000534E3"/>
    <w:rsid w:val="0005606A"/>
    <w:rsid w:val="00057117"/>
    <w:rsid w:val="0006070F"/>
    <w:rsid w:val="000616E7"/>
    <w:rsid w:val="000622DD"/>
    <w:rsid w:val="0006487E"/>
    <w:rsid w:val="00065E1A"/>
    <w:rsid w:val="00075CFE"/>
    <w:rsid w:val="00077E5F"/>
    <w:rsid w:val="0008036A"/>
    <w:rsid w:val="00081AE6"/>
    <w:rsid w:val="000855EB"/>
    <w:rsid w:val="00085B52"/>
    <w:rsid w:val="000866F2"/>
    <w:rsid w:val="0009009F"/>
    <w:rsid w:val="00091557"/>
    <w:rsid w:val="000915A1"/>
    <w:rsid w:val="000924C1"/>
    <w:rsid w:val="000924F0"/>
    <w:rsid w:val="00093474"/>
    <w:rsid w:val="0009510F"/>
    <w:rsid w:val="00097EA0"/>
    <w:rsid w:val="000A1B7B"/>
    <w:rsid w:val="000A56F2"/>
    <w:rsid w:val="000B2719"/>
    <w:rsid w:val="000B3A8F"/>
    <w:rsid w:val="000B4AB9"/>
    <w:rsid w:val="000B58C3"/>
    <w:rsid w:val="000B61E9"/>
    <w:rsid w:val="000C165A"/>
    <w:rsid w:val="000C2E19"/>
    <w:rsid w:val="000C6541"/>
    <w:rsid w:val="000D0D07"/>
    <w:rsid w:val="000D4797"/>
    <w:rsid w:val="000D7921"/>
    <w:rsid w:val="000E0307"/>
    <w:rsid w:val="000E0527"/>
    <w:rsid w:val="000E1E92"/>
    <w:rsid w:val="000F06D6"/>
    <w:rsid w:val="000F0EB1"/>
    <w:rsid w:val="000F1106"/>
    <w:rsid w:val="000F3BE9"/>
    <w:rsid w:val="000F3F6C"/>
    <w:rsid w:val="000F6DF3"/>
    <w:rsid w:val="001005FF"/>
    <w:rsid w:val="001016DB"/>
    <w:rsid w:val="00104AEF"/>
    <w:rsid w:val="001062FB"/>
    <w:rsid w:val="001063E6"/>
    <w:rsid w:val="00113CF4"/>
    <w:rsid w:val="001153EA"/>
    <w:rsid w:val="00115643"/>
    <w:rsid w:val="00116765"/>
    <w:rsid w:val="001219F5"/>
    <w:rsid w:val="00121A20"/>
    <w:rsid w:val="00122EC4"/>
    <w:rsid w:val="0012377F"/>
    <w:rsid w:val="00124314"/>
    <w:rsid w:val="00126B4A"/>
    <w:rsid w:val="00132FD0"/>
    <w:rsid w:val="001344C0"/>
    <w:rsid w:val="001346FA"/>
    <w:rsid w:val="00135252"/>
    <w:rsid w:val="00137AB5"/>
    <w:rsid w:val="00137F0B"/>
    <w:rsid w:val="00144719"/>
    <w:rsid w:val="00151E23"/>
    <w:rsid w:val="001526E0"/>
    <w:rsid w:val="001551B5"/>
    <w:rsid w:val="00161C93"/>
    <w:rsid w:val="001659C1"/>
    <w:rsid w:val="00173A8E"/>
    <w:rsid w:val="0017502C"/>
    <w:rsid w:val="0018143F"/>
    <w:rsid w:val="00181FF8"/>
    <w:rsid w:val="0018590C"/>
    <w:rsid w:val="00190AC1"/>
    <w:rsid w:val="0019341A"/>
    <w:rsid w:val="00197DF9"/>
    <w:rsid w:val="001A1987"/>
    <w:rsid w:val="001A2564"/>
    <w:rsid w:val="001A6173"/>
    <w:rsid w:val="001A6CBA"/>
    <w:rsid w:val="001B0D97"/>
    <w:rsid w:val="001B5A5D"/>
    <w:rsid w:val="001C1CE5"/>
    <w:rsid w:val="001C3D2A"/>
    <w:rsid w:val="001C5A8B"/>
    <w:rsid w:val="001D33FC"/>
    <w:rsid w:val="001D51BA"/>
    <w:rsid w:val="001D53E7"/>
    <w:rsid w:val="001D6342"/>
    <w:rsid w:val="001D6D53"/>
    <w:rsid w:val="001D7DA0"/>
    <w:rsid w:val="001E4AB9"/>
    <w:rsid w:val="001E58E2"/>
    <w:rsid w:val="001E71B1"/>
    <w:rsid w:val="001E71CD"/>
    <w:rsid w:val="001E7AED"/>
    <w:rsid w:val="001F3916"/>
    <w:rsid w:val="001F54C5"/>
    <w:rsid w:val="001F6151"/>
    <w:rsid w:val="001F662C"/>
    <w:rsid w:val="001F7074"/>
    <w:rsid w:val="00200490"/>
    <w:rsid w:val="002006C0"/>
    <w:rsid w:val="00200C26"/>
    <w:rsid w:val="00201F3A"/>
    <w:rsid w:val="00203F96"/>
    <w:rsid w:val="002069B2"/>
    <w:rsid w:val="00207FA3"/>
    <w:rsid w:val="00214DA8"/>
    <w:rsid w:val="00215423"/>
    <w:rsid w:val="002158FA"/>
    <w:rsid w:val="00220600"/>
    <w:rsid w:val="002224DB"/>
    <w:rsid w:val="00223FCB"/>
    <w:rsid w:val="002252C3"/>
    <w:rsid w:val="00225C54"/>
    <w:rsid w:val="00230765"/>
    <w:rsid w:val="00230AD0"/>
    <w:rsid w:val="00230D18"/>
    <w:rsid w:val="002319E4"/>
    <w:rsid w:val="00235632"/>
    <w:rsid w:val="00235872"/>
    <w:rsid w:val="00241559"/>
    <w:rsid w:val="002435B3"/>
    <w:rsid w:val="002458EB"/>
    <w:rsid w:val="002500C8"/>
    <w:rsid w:val="00255BB2"/>
    <w:rsid w:val="00257543"/>
    <w:rsid w:val="00257E4B"/>
    <w:rsid w:val="002617E7"/>
    <w:rsid w:val="00264228"/>
    <w:rsid w:val="00264334"/>
    <w:rsid w:val="0026473E"/>
    <w:rsid w:val="00266214"/>
    <w:rsid w:val="00266BF7"/>
    <w:rsid w:val="00267C83"/>
    <w:rsid w:val="0027144F"/>
    <w:rsid w:val="00271813"/>
    <w:rsid w:val="00271F3A"/>
    <w:rsid w:val="00273278"/>
    <w:rsid w:val="002737F4"/>
    <w:rsid w:val="002805F5"/>
    <w:rsid w:val="00280751"/>
    <w:rsid w:val="0028280A"/>
    <w:rsid w:val="00286ACD"/>
    <w:rsid w:val="00287838"/>
    <w:rsid w:val="002907B5"/>
    <w:rsid w:val="0029289D"/>
    <w:rsid w:val="00292EB7"/>
    <w:rsid w:val="00296227"/>
    <w:rsid w:val="00296F44"/>
    <w:rsid w:val="0029777D"/>
    <w:rsid w:val="002A055E"/>
    <w:rsid w:val="002A1D4E"/>
    <w:rsid w:val="002A2869"/>
    <w:rsid w:val="002B24D6"/>
    <w:rsid w:val="002B2E91"/>
    <w:rsid w:val="002C41E6"/>
    <w:rsid w:val="002D071A"/>
    <w:rsid w:val="002D0F84"/>
    <w:rsid w:val="002D34B2"/>
    <w:rsid w:val="002D4314"/>
    <w:rsid w:val="002D48B0"/>
    <w:rsid w:val="002D5B37"/>
    <w:rsid w:val="002D7637"/>
    <w:rsid w:val="002E17F2"/>
    <w:rsid w:val="002E7AD5"/>
    <w:rsid w:val="002E7CAE"/>
    <w:rsid w:val="002F2771"/>
    <w:rsid w:val="002F37A9"/>
    <w:rsid w:val="002F488E"/>
    <w:rsid w:val="00301CE6"/>
    <w:rsid w:val="0030256B"/>
    <w:rsid w:val="0030501F"/>
    <w:rsid w:val="00307BA1"/>
    <w:rsid w:val="00311702"/>
    <w:rsid w:val="00311E82"/>
    <w:rsid w:val="00313FD6"/>
    <w:rsid w:val="003143BD"/>
    <w:rsid w:val="00315363"/>
    <w:rsid w:val="003203ED"/>
    <w:rsid w:val="00322C9F"/>
    <w:rsid w:val="00323F74"/>
    <w:rsid w:val="00324D23"/>
    <w:rsid w:val="00331751"/>
    <w:rsid w:val="00334579"/>
    <w:rsid w:val="00335858"/>
    <w:rsid w:val="00336BDA"/>
    <w:rsid w:val="00342BD7"/>
    <w:rsid w:val="00346DB5"/>
    <w:rsid w:val="003477B1"/>
    <w:rsid w:val="0035425A"/>
    <w:rsid w:val="00354E10"/>
    <w:rsid w:val="00356A9C"/>
    <w:rsid w:val="00357380"/>
    <w:rsid w:val="003602D9"/>
    <w:rsid w:val="003604CE"/>
    <w:rsid w:val="00370E47"/>
    <w:rsid w:val="003742AC"/>
    <w:rsid w:val="00377CE1"/>
    <w:rsid w:val="00385BF0"/>
    <w:rsid w:val="003939FF"/>
    <w:rsid w:val="003A2223"/>
    <w:rsid w:val="003A258E"/>
    <w:rsid w:val="003A2A0F"/>
    <w:rsid w:val="003A45A1"/>
    <w:rsid w:val="003A5B0A"/>
    <w:rsid w:val="003A6BAC"/>
    <w:rsid w:val="003A70A4"/>
    <w:rsid w:val="003A7EF3"/>
    <w:rsid w:val="003B159C"/>
    <w:rsid w:val="003B369F"/>
    <w:rsid w:val="003B36A3"/>
    <w:rsid w:val="003B64BB"/>
    <w:rsid w:val="003B7C8A"/>
    <w:rsid w:val="003B7FE5"/>
    <w:rsid w:val="003C11C8"/>
    <w:rsid w:val="003C2702"/>
    <w:rsid w:val="003C6CEC"/>
    <w:rsid w:val="003C7806"/>
    <w:rsid w:val="003D109F"/>
    <w:rsid w:val="003D2478"/>
    <w:rsid w:val="003D3C45"/>
    <w:rsid w:val="003D5B1F"/>
    <w:rsid w:val="003D7796"/>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189"/>
    <w:rsid w:val="004242F4"/>
    <w:rsid w:val="00424510"/>
    <w:rsid w:val="00427248"/>
    <w:rsid w:val="00434806"/>
    <w:rsid w:val="00437447"/>
    <w:rsid w:val="00441A92"/>
    <w:rsid w:val="004431DC"/>
    <w:rsid w:val="00444F56"/>
    <w:rsid w:val="00446488"/>
    <w:rsid w:val="004517AA"/>
    <w:rsid w:val="00452CAC"/>
    <w:rsid w:val="00457565"/>
    <w:rsid w:val="00457B71"/>
    <w:rsid w:val="00460A3B"/>
    <w:rsid w:val="004617BC"/>
    <w:rsid w:val="00465510"/>
    <w:rsid w:val="004669E2"/>
    <w:rsid w:val="00470C31"/>
    <w:rsid w:val="00471DE0"/>
    <w:rsid w:val="004734D0"/>
    <w:rsid w:val="0047556B"/>
    <w:rsid w:val="00477768"/>
    <w:rsid w:val="00484C75"/>
    <w:rsid w:val="00492BC5"/>
    <w:rsid w:val="00492F68"/>
    <w:rsid w:val="004964F1"/>
    <w:rsid w:val="004A16BC"/>
    <w:rsid w:val="004A2B94"/>
    <w:rsid w:val="004B6F6A"/>
    <w:rsid w:val="004B7717"/>
    <w:rsid w:val="004B7C0C"/>
    <w:rsid w:val="004C3898"/>
    <w:rsid w:val="004C3ECB"/>
    <w:rsid w:val="004D36B1"/>
    <w:rsid w:val="004D7EBD"/>
    <w:rsid w:val="004E2680"/>
    <w:rsid w:val="004E28F9"/>
    <w:rsid w:val="004E462E"/>
    <w:rsid w:val="004E56DC"/>
    <w:rsid w:val="004E76F4"/>
    <w:rsid w:val="004F0B4E"/>
    <w:rsid w:val="004F0B6C"/>
    <w:rsid w:val="004F2078"/>
    <w:rsid w:val="004F2EE3"/>
    <w:rsid w:val="004F4DA3"/>
    <w:rsid w:val="004F7C92"/>
    <w:rsid w:val="00506557"/>
    <w:rsid w:val="0050677A"/>
    <w:rsid w:val="005108D8"/>
    <w:rsid w:val="005116F9"/>
    <w:rsid w:val="005153A7"/>
    <w:rsid w:val="00521169"/>
    <w:rsid w:val="005219CF"/>
    <w:rsid w:val="00533C14"/>
    <w:rsid w:val="00534B59"/>
    <w:rsid w:val="00536759"/>
    <w:rsid w:val="00537927"/>
    <w:rsid w:val="00537C62"/>
    <w:rsid w:val="00546970"/>
    <w:rsid w:val="00554E19"/>
    <w:rsid w:val="0056121F"/>
    <w:rsid w:val="00572505"/>
    <w:rsid w:val="00582809"/>
    <w:rsid w:val="0058798C"/>
    <w:rsid w:val="005900FA"/>
    <w:rsid w:val="00591BC4"/>
    <w:rsid w:val="005935A4"/>
    <w:rsid w:val="005936B8"/>
    <w:rsid w:val="005948C2"/>
    <w:rsid w:val="00595558"/>
    <w:rsid w:val="00595DCA"/>
    <w:rsid w:val="0059779B"/>
    <w:rsid w:val="005A17E2"/>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205"/>
    <w:rsid w:val="0060283C"/>
    <w:rsid w:val="00604F14"/>
    <w:rsid w:val="00611B83"/>
    <w:rsid w:val="00613257"/>
    <w:rsid w:val="00620A71"/>
    <w:rsid w:val="00620D80"/>
    <w:rsid w:val="006234A6"/>
    <w:rsid w:val="00625173"/>
    <w:rsid w:val="00630001"/>
    <w:rsid w:val="006311B3"/>
    <w:rsid w:val="0063284C"/>
    <w:rsid w:val="00636398"/>
    <w:rsid w:val="006368D3"/>
    <w:rsid w:val="00636A94"/>
    <w:rsid w:val="006377EC"/>
    <w:rsid w:val="00640166"/>
    <w:rsid w:val="0064151F"/>
    <w:rsid w:val="00641533"/>
    <w:rsid w:val="0064208D"/>
    <w:rsid w:val="00642179"/>
    <w:rsid w:val="00643475"/>
    <w:rsid w:val="0064396A"/>
    <w:rsid w:val="00644F4E"/>
    <w:rsid w:val="0064624E"/>
    <w:rsid w:val="00650AB9"/>
    <w:rsid w:val="00655733"/>
    <w:rsid w:val="00655ACD"/>
    <w:rsid w:val="00656A92"/>
    <w:rsid w:val="00656DDE"/>
    <w:rsid w:val="00657D20"/>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2E"/>
    <w:rsid w:val="006B50CF"/>
    <w:rsid w:val="006C03B8"/>
    <w:rsid w:val="006C5EC9"/>
    <w:rsid w:val="006C6059"/>
    <w:rsid w:val="006C7522"/>
    <w:rsid w:val="006D671E"/>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253"/>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7713E"/>
    <w:rsid w:val="00780A80"/>
    <w:rsid w:val="0078177E"/>
    <w:rsid w:val="0078304C"/>
    <w:rsid w:val="00783673"/>
    <w:rsid w:val="0078517A"/>
    <w:rsid w:val="00785490"/>
    <w:rsid w:val="00786AFF"/>
    <w:rsid w:val="007907BC"/>
    <w:rsid w:val="007925EA"/>
    <w:rsid w:val="00793CD8"/>
    <w:rsid w:val="00795C92"/>
    <w:rsid w:val="00795CAC"/>
    <w:rsid w:val="00796231"/>
    <w:rsid w:val="007A118D"/>
    <w:rsid w:val="007A1CB3"/>
    <w:rsid w:val="007A306F"/>
    <w:rsid w:val="007A43A6"/>
    <w:rsid w:val="007A58A6"/>
    <w:rsid w:val="007B05B9"/>
    <w:rsid w:val="007B19EE"/>
    <w:rsid w:val="007B3D2D"/>
    <w:rsid w:val="007B50AE"/>
    <w:rsid w:val="007B51DF"/>
    <w:rsid w:val="007C05DD"/>
    <w:rsid w:val="007C3D18"/>
    <w:rsid w:val="007C4C4E"/>
    <w:rsid w:val="007C60BF"/>
    <w:rsid w:val="007C6A07"/>
    <w:rsid w:val="007C75A1"/>
    <w:rsid w:val="007C77A5"/>
    <w:rsid w:val="007D04E5"/>
    <w:rsid w:val="007D4865"/>
    <w:rsid w:val="007D5901"/>
    <w:rsid w:val="007D7526"/>
    <w:rsid w:val="007E4610"/>
    <w:rsid w:val="007E4715"/>
    <w:rsid w:val="007E4E19"/>
    <w:rsid w:val="007E505B"/>
    <w:rsid w:val="007E7091"/>
    <w:rsid w:val="007F750B"/>
    <w:rsid w:val="008018BB"/>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3C21"/>
    <w:rsid w:val="00856911"/>
    <w:rsid w:val="008677FD"/>
    <w:rsid w:val="008706D4"/>
    <w:rsid w:val="00870F8A"/>
    <w:rsid w:val="008719A4"/>
    <w:rsid w:val="00871D23"/>
    <w:rsid w:val="00874312"/>
    <w:rsid w:val="0087437C"/>
    <w:rsid w:val="00875CD7"/>
    <w:rsid w:val="00876B4D"/>
    <w:rsid w:val="00877F18"/>
    <w:rsid w:val="00891264"/>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52C"/>
    <w:rsid w:val="008E065E"/>
    <w:rsid w:val="008E0927"/>
    <w:rsid w:val="008E1909"/>
    <w:rsid w:val="008E4BA9"/>
    <w:rsid w:val="008F18D7"/>
    <w:rsid w:val="008F1C4E"/>
    <w:rsid w:val="008F1EAB"/>
    <w:rsid w:val="008F33DC"/>
    <w:rsid w:val="008F477F"/>
    <w:rsid w:val="00902350"/>
    <w:rsid w:val="0090336B"/>
    <w:rsid w:val="00903AE0"/>
    <w:rsid w:val="009053AA"/>
    <w:rsid w:val="00906939"/>
    <w:rsid w:val="00910B7D"/>
    <w:rsid w:val="00911DFB"/>
    <w:rsid w:val="009139D9"/>
    <w:rsid w:val="00914AD8"/>
    <w:rsid w:val="00915BBE"/>
    <w:rsid w:val="00916079"/>
    <w:rsid w:val="00917CE9"/>
    <w:rsid w:val="00920BF2"/>
    <w:rsid w:val="00922010"/>
    <w:rsid w:val="009307EC"/>
    <w:rsid w:val="00931BD9"/>
    <w:rsid w:val="0093531F"/>
    <w:rsid w:val="009368F3"/>
    <w:rsid w:val="00941636"/>
    <w:rsid w:val="00943742"/>
    <w:rsid w:val="00945C05"/>
    <w:rsid w:val="00946945"/>
    <w:rsid w:val="00947713"/>
    <w:rsid w:val="00950DE7"/>
    <w:rsid w:val="00953920"/>
    <w:rsid w:val="00953B87"/>
    <w:rsid w:val="00953D47"/>
    <w:rsid w:val="0095681E"/>
    <w:rsid w:val="009572D4"/>
    <w:rsid w:val="00961921"/>
    <w:rsid w:val="0096430A"/>
    <w:rsid w:val="0096554B"/>
    <w:rsid w:val="0096584A"/>
    <w:rsid w:val="00967BFB"/>
    <w:rsid w:val="00971F08"/>
    <w:rsid w:val="0097603D"/>
    <w:rsid w:val="00976949"/>
    <w:rsid w:val="00980477"/>
    <w:rsid w:val="00985253"/>
    <w:rsid w:val="009853B3"/>
    <w:rsid w:val="00990630"/>
    <w:rsid w:val="00991761"/>
    <w:rsid w:val="009944BC"/>
    <w:rsid w:val="00994DCA"/>
    <w:rsid w:val="009960EC"/>
    <w:rsid w:val="009970DD"/>
    <w:rsid w:val="009A0FBA"/>
    <w:rsid w:val="009A1601"/>
    <w:rsid w:val="009A3BB6"/>
    <w:rsid w:val="009A462D"/>
    <w:rsid w:val="009A5CBA"/>
    <w:rsid w:val="009B1F30"/>
    <w:rsid w:val="009B3AC2"/>
    <w:rsid w:val="009B4DF4"/>
    <w:rsid w:val="009B564E"/>
    <w:rsid w:val="009B6482"/>
    <w:rsid w:val="009B7E87"/>
    <w:rsid w:val="009C0169"/>
    <w:rsid w:val="009C403E"/>
    <w:rsid w:val="009D0BA5"/>
    <w:rsid w:val="009D4FF0"/>
    <w:rsid w:val="009D703C"/>
    <w:rsid w:val="009D718F"/>
    <w:rsid w:val="009D7C4B"/>
    <w:rsid w:val="009E068F"/>
    <w:rsid w:val="009E14E0"/>
    <w:rsid w:val="009E35DB"/>
    <w:rsid w:val="009E47A3"/>
    <w:rsid w:val="009F08F3"/>
    <w:rsid w:val="009F344F"/>
    <w:rsid w:val="00A031D8"/>
    <w:rsid w:val="00A048A8"/>
    <w:rsid w:val="00A04F49"/>
    <w:rsid w:val="00A12A80"/>
    <w:rsid w:val="00A13E54"/>
    <w:rsid w:val="00A17F63"/>
    <w:rsid w:val="00A2193B"/>
    <w:rsid w:val="00A2351A"/>
    <w:rsid w:val="00A264A9"/>
    <w:rsid w:val="00A26DCF"/>
    <w:rsid w:val="00A27785"/>
    <w:rsid w:val="00A30187"/>
    <w:rsid w:val="00A3448A"/>
    <w:rsid w:val="00A36297"/>
    <w:rsid w:val="00A41E2B"/>
    <w:rsid w:val="00A45B74"/>
    <w:rsid w:val="00A51531"/>
    <w:rsid w:val="00A52E1D"/>
    <w:rsid w:val="00A61499"/>
    <w:rsid w:val="00A62A77"/>
    <w:rsid w:val="00A63483"/>
    <w:rsid w:val="00A657D7"/>
    <w:rsid w:val="00A660AC"/>
    <w:rsid w:val="00A67E6C"/>
    <w:rsid w:val="00A71B99"/>
    <w:rsid w:val="00A739D0"/>
    <w:rsid w:val="00A761D4"/>
    <w:rsid w:val="00A77EC4"/>
    <w:rsid w:val="00A92879"/>
    <w:rsid w:val="00A9442A"/>
    <w:rsid w:val="00A9591B"/>
    <w:rsid w:val="00AA016F"/>
    <w:rsid w:val="00AA1ED6"/>
    <w:rsid w:val="00AA51D6"/>
    <w:rsid w:val="00AB0BC8"/>
    <w:rsid w:val="00AB11CA"/>
    <w:rsid w:val="00AB14D9"/>
    <w:rsid w:val="00AB4AB8"/>
    <w:rsid w:val="00AB655E"/>
    <w:rsid w:val="00AB7127"/>
    <w:rsid w:val="00AC007F"/>
    <w:rsid w:val="00AC2ECD"/>
    <w:rsid w:val="00AC3119"/>
    <w:rsid w:val="00AC4800"/>
    <w:rsid w:val="00AC49FB"/>
    <w:rsid w:val="00AC5A10"/>
    <w:rsid w:val="00AD0AA3"/>
    <w:rsid w:val="00AD2ED0"/>
    <w:rsid w:val="00AD3F94"/>
    <w:rsid w:val="00AD4A5A"/>
    <w:rsid w:val="00AE27AC"/>
    <w:rsid w:val="00AE40E0"/>
    <w:rsid w:val="00AE4DBA"/>
    <w:rsid w:val="00AE4F07"/>
    <w:rsid w:val="00AF1C5D"/>
    <w:rsid w:val="00AF42D7"/>
    <w:rsid w:val="00AF78B5"/>
    <w:rsid w:val="00B006FE"/>
    <w:rsid w:val="00B007CB"/>
    <w:rsid w:val="00B02AA9"/>
    <w:rsid w:val="00B02FA3"/>
    <w:rsid w:val="00B05084"/>
    <w:rsid w:val="00B059F5"/>
    <w:rsid w:val="00B157F9"/>
    <w:rsid w:val="00B20256"/>
    <w:rsid w:val="00B20D09"/>
    <w:rsid w:val="00B2763F"/>
    <w:rsid w:val="00B27AAC"/>
    <w:rsid w:val="00B30929"/>
    <w:rsid w:val="00B34BA9"/>
    <w:rsid w:val="00B372AA"/>
    <w:rsid w:val="00B40445"/>
    <w:rsid w:val="00B409E0"/>
    <w:rsid w:val="00B41888"/>
    <w:rsid w:val="00B45A52"/>
    <w:rsid w:val="00B46175"/>
    <w:rsid w:val="00B548B7"/>
    <w:rsid w:val="00B6243A"/>
    <w:rsid w:val="00B664C7"/>
    <w:rsid w:val="00B739F6"/>
    <w:rsid w:val="00B81A6C"/>
    <w:rsid w:val="00B85DE5"/>
    <w:rsid w:val="00B90F73"/>
    <w:rsid w:val="00B93B59"/>
    <w:rsid w:val="00B9406A"/>
    <w:rsid w:val="00BA2280"/>
    <w:rsid w:val="00BA2A08"/>
    <w:rsid w:val="00BA56D2"/>
    <w:rsid w:val="00BA5EAC"/>
    <w:rsid w:val="00BA76E0"/>
    <w:rsid w:val="00BB1745"/>
    <w:rsid w:val="00BB2A25"/>
    <w:rsid w:val="00BB51E9"/>
    <w:rsid w:val="00BB7CDA"/>
    <w:rsid w:val="00BC0C8C"/>
    <w:rsid w:val="00BC0FDC"/>
    <w:rsid w:val="00BC3053"/>
    <w:rsid w:val="00BC4D2E"/>
    <w:rsid w:val="00BD48AC"/>
    <w:rsid w:val="00BD5F1A"/>
    <w:rsid w:val="00BD6E1E"/>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874"/>
    <w:rsid w:val="00C2367F"/>
    <w:rsid w:val="00C279B5"/>
    <w:rsid w:val="00C27C45"/>
    <w:rsid w:val="00C3719D"/>
    <w:rsid w:val="00C37CB2"/>
    <w:rsid w:val="00C410FC"/>
    <w:rsid w:val="00C473A5"/>
    <w:rsid w:val="00C54995"/>
    <w:rsid w:val="00C54D41"/>
    <w:rsid w:val="00C60783"/>
    <w:rsid w:val="00C645F5"/>
    <w:rsid w:val="00C64672"/>
    <w:rsid w:val="00C70697"/>
    <w:rsid w:val="00C72093"/>
    <w:rsid w:val="00C72EF4"/>
    <w:rsid w:val="00C744FE"/>
    <w:rsid w:val="00C75D2F"/>
    <w:rsid w:val="00C767BE"/>
    <w:rsid w:val="00C76E3C"/>
    <w:rsid w:val="00C77C8C"/>
    <w:rsid w:val="00C81568"/>
    <w:rsid w:val="00C8536B"/>
    <w:rsid w:val="00C854C4"/>
    <w:rsid w:val="00C87C4F"/>
    <w:rsid w:val="00C9027A"/>
    <w:rsid w:val="00C9068E"/>
    <w:rsid w:val="00C9268B"/>
    <w:rsid w:val="00C93814"/>
    <w:rsid w:val="00C93C4B"/>
    <w:rsid w:val="00C944AB"/>
    <w:rsid w:val="00C95B40"/>
    <w:rsid w:val="00CA1ED8"/>
    <w:rsid w:val="00CB1F63"/>
    <w:rsid w:val="00CB7170"/>
    <w:rsid w:val="00CB7EDC"/>
    <w:rsid w:val="00CC040E"/>
    <w:rsid w:val="00CC111F"/>
    <w:rsid w:val="00CC2011"/>
    <w:rsid w:val="00CC33A8"/>
    <w:rsid w:val="00CC3EA0"/>
    <w:rsid w:val="00CC7B45"/>
    <w:rsid w:val="00CD1188"/>
    <w:rsid w:val="00CD2ED1"/>
    <w:rsid w:val="00CD337B"/>
    <w:rsid w:val="00CE0424"/>
    <w:rsid w:val="00CE7561"/>
    <w:rsid w:val="00CF1354"/>
    <w:rsid w:val="00CF191C"/>
    <w:rsid w:val="00CF2719"/>
    <w:rsid w:val="00CF3B1F"/>
    <w:rsid w:val="00CF3BF6"/>
    <w:rsid w:val="00CF625B"/>
    <w:rsid w:val="00CF687E"/>
    <w:rsid w:val="00D0349B"/>
    <w:rsid w:val="00D10249"/>
    <w:rsid w:val="00D115C3"/>
    <w:rsid w:val="00D11897"/>
    <w:rsid w:val="00D13135"/>
    <w:rsid w:val="00D13E4E"/>
    <w:rsid w:val="00D239A7"/>
    <w:rsid w:val="00D23F47"/>
    <w:rsid w:val="00D31158"/>
    <w:rsid w:val="00D36E71"/>
    <w:rsid w:val="00D37D87"/>
    <w:rsid w:val="00D40B33"/>
    <w:rsid w:val="00D4318F"/>
    <w:rsid w:val="00D438BF"/>
    <w:rsid w:val="00D440F8"/>
    <w:rsid w:val="00D45AB3"/>
    <w:rsid w:val="00D546FF"/>
    <w:rsid w:val="00D55AD5"/>
    <w:rsid w:val="00D576CA"/>
    <w:rsid w:val="00D61AF5"/>
    <w:rsid w:val="00D62E85"/>
    <w:rsid w:val="00D652B5"/>
    <w:rsid w:val="00D66155"/>
    <w:rsid w:val="00D708B0"/>
    <w:rsid w:val="00D77B1D"/>
    <w:rsid w:val="00D8021F"/>
    <w:rsid w:val="00D80383"/>
    <w:rsid w:val="00D823C6"/>
    <w:rsid w:val="00D8327F"/>
    <w:rsid w:val="00D86CA3"/>
    <w:rsid w:val="00D871CE"/>
    <w:rsid w:val="00D9187F"/>
    <w:rsid w:val="00D9196D"/>
    <w:rsid w:val="00D92982"/>
    <w:rsid w:val="00DA305E"/>
    <w:rsid w:val="00DA5417"/>
    <w:rsid w:val="00DA56E8"/>
    <w:rsid w:val="00DB0A9F"/>
    <w:rsid w:val="00DB377D"/>
    <w:rsid w:val="00DC2D36"/>
    <w:rsid w:val="00DC3A5D"/>
    <w:rsid w:val="00DC53EF"/>
    <w:rsid w:val="00DD44B4"/>
    <w:rsid w:val="00DE5608"/>
    <w:rsid w:val="00DE58D0"/>
    <w:rsid w:val="00DE654F"/>
    <w:rsid w:val="00DF0B6E"/>
    <w:rsid w:val="00DF11E6"/>
    <w:rsid w:val="00DF15E0"/>
    <w:rsid w:val="00DF37A0"/>
    <w:rsid w:val="00E03585"/>
    <w:rsid w:val="00E110E7"/>
    <w:rsid w:val="00E11B20"/>
    <w:rsid w:val="00E17FA2"/>
    <w:rsid w:val="00E20440"/>
    <w:rsid w:val="00E22330"/>
    <w:rsid w:val="00E230EA"/>
    <w:rsid w:val="00E30B5A"/>
    <w:rsid w:val="00E3123D"/>
    <w:rsid w:val="00E31461"/>
    <w:rsid w:val="00E31D43"/>
    <w:rsid w:val="00E32608"/>
    <w:rsid w:val="00E34188"/>
    <w:rsid w:val="00E34B6E"/>
    <w:rsid w:val="00E35559"/>
    <w:rsid w:val="00E3723A"/>
    <w:rsid w:val="00E37860"/>
    <w:rsid w:val="00E446F1"/>
    <w:rsid w:val="00E46886"/>
    <w:rsid w:val="00E47AEF"/>
    <w:rsid w:val="00E5197F"/>
    <w:rsid w:val="00E53B75"/>
    <w:rsid w:val="00E54E3B"/>
    <w:rsid w:val="00E57565"/>
    <w:rsid w:val="00E61F68"/>
    <w:rsid w:val="00E63838"/>
    <w:rsid w:val="00E64434"/>
    <w:rsid w:val="00E67C51"/>
    <w:rsid w:val="00E715C3"/>
    <w:rsid w:val="00E72EFC"/>
    <w:rsid w:val="00E758EC"/>
    <w:rsid w:val="00E80494"/>
    <w:rsid w:val="00E8234C"/>
    <w:rsid w:val="00E83AA9"/>
    <w:rsid w:val="00E85928"/>
    <w:rsid w:val="00E87822"/>
    <w:rsid w:val="00E90395"/>
    <w:rsid w:val="00E90E49"/>
    <w:rsid w:val="00E917F9"/>
    <w:rsid w:val="00E9291C"/>
    <w:rsid w:val="00E93FFE"/>
    <w:rsid w:val="00E94F8A"/>
    <w:rsid w:val="00E95677"/>
    <w:rsid w:val="00EA1409"/>
    <w:rsid w:val="00EA7A41"/>
    <w:rsid w:val="00EB077B"/>
    <w:rsid w:val="00EB3FE9"/>
    <w:rsid w:val="00EB4EA2"/>
    <w:rsid w:val="00EB78A0"/>
    <w:rsid w:val="00EC24D5"/>
    <w:rsid w:val="00EC27C6"/>
    <w:rsid w:val="00EC4207"/>
    <w:rsid w:val="00EC5653"/>
    <w:rsid w:val="00EC71CE"/>
    <w:rsid w:val="00ED1006"/>
    <w:rsid w:val="00ED6A00"/>
    <w:rsid w:val="00ED7671"/>
    <w:rsid w:val="00EE030F"/>
    <w:rsid w:val="00EF18FE"/>
    <w:rsid w:val="00EF5787"/>
    <w:rsid w:val="00EF60D0"/>
    <w:rsid w:val="00F0528D"/>
    <w:rsid w:val="00F06C67"/>
    <w:rsid w:val="00F06DFD"/>
    <w:rsid w:val="00F071D1"/>
    <w:rsid w:val="00F07533"/>
    <w:rsid w:val="00F10629"/>
    <w:rsid w:val="00F12A5F"/>
    <w:rsid w:val="00F15FA5"/>
    <w:rsid w:val="00F209B7"/>
    <w:rsid w:val="00F2376F"/>
    <w:rsid w:val="00F243D8"/>
    <w:rsid w:val="00F26A59"/>
    <w:rsid w:val="00F30828"/>
    <w:rsid w:val="00F313D6"/>
    <w:rsid w:val="00F327DB"/>
    <w:rsid w:val="00F40F0C"/>
    <w:rsid w:val="00F474A5"/>
    <w:rsid w:val="00F4766C"/>
    <w:rsid w:val="00F5060E"/>
    <w:rsid w:val="00F507D1"/>
    <w:rsid w:val="00F519CE"/>
    <w:rsid w:val="00F51ADA"/>
    <w:rsid w:val="00F60203"/>
    <w:rsid w:val="00F607C5"/>
    <w:rsid w:val="00F60DEA"/>
    <w:rsid w:val="00F6302A"/>
    <w:rsid w:val="00F63950"/>
    <w:rsid w:val="00F64C2B"/>
    <w:rsid w:val="00F651BE"/>
    <w:rsid w:val="00F6609F"/>
    <w:rsid w:val="00F67F53"/>
    <w:rsid w:val="00F703BE"/>
    <w:rsid w:val="00F71F69"/>
    <w:rsid w:val="00F728D4"/>
    <w:rsid w:val="00F72B72"/>
    <w:rsid w:val="00F74BB9"/>
    <w:rsid w:val="00F75582"/>
    <w:rsid w:val="00F76EFA"/>
    <w:rsid w:val="00F8039D"/>
    <w:rsid w:val="00F804BE"/>
    <w:rsid w:val="00F817CE"/>
    <w:rsid w:val="00F8303C"/>
    <w:rsid w:val="00F8456C"/>
    <w:rsid w:val="00F859D8"/>
    <w:rsid w:val="00F868F5"/>
    <w:rsid w:val="00F9056A"/>
    <w:rsid w:val="00F90F8D"/>
    <w:rsid w:val="00F92782"/>
    <w:rsid w:val="00F93AA9"/>
    <w:rsid w:val="00F96985"/>
    <w:rsid w:val="00F97838"/>
    <w:rsid w:val="00FA2BB3"/>
    <w:rsid w:val="00FB4C80"/>
    <w:rsid w:val="00FB6A6A"/>
    <w:rsid w:val="00FC7429"/>
    <w:rsid w:val="00FC7F48"/>
    <w:rsid w:val="00FC7F8B"/>
    <w:rsid w:val="00FD07F6"/>
    <w:rsid w:val="00FD1EC8"/>
    <w:rsid w:val="00FD34A9"/>
    <w:rsid w:val="00FD47ED"/>
    <w:rsid w:val="00FD68E2"/>
    <w:rsid w:val="00FD74DB"/>
    <w:rsid w:val="00FD7660"/>
    <w:rsid w:val="00FE0655"/>
    <w:rsid w:val="00FE2365"/>
    <w:rsid w:val="00FE37D7"/>
    <w:rsid w:val="00FE4C7B"/>
    <w:rsid w:val="00FE7336"/>
    <w:rsid w:val="00FE787C"/>
    <w:rsid w:val="00FF18C2"/>
    <w:rsid w:val="00FF418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044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204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20440"/>
    <w:pPr>
      <w:pBdr>
        <w:top w:val="none" w:sz="0" w:space="0" w:color="auto"/>
      </w:pBdr>
      <w:spacing w:before="180"/>
      <w:outlineLvl w:val="1"/>
    </w:pPr>
    <w:rPr>
      <w:sz w:val="32"/>
    </w:rPr>
  </w:style>
  <w:style w:type="paragraph" w:styleId="Heading3">
    <w:name w:val="heading 3"/>
    <w:basedOn w:val="Heading2"/>
    <w:next w:val="Normal"/>
    <w:link w:val="Heading3Char"/>
    <w:qFormat/>
    <w:rsid w:val="00E20440"/>
    <w:pPr>
      <w:spacing w:before="120"/>
      <w:outlineLvl w:val="2"/>
    </w:pPr>
    <w:rPr>
      <w:sz w:val="28"/>
    </w:rPr>
  </w:style>
  <w:style w:type="paragraph" w:styleId="Heading4">
    <w:name w:val="heading 4"/>
    <w:basedOn w:val="Heading3"/>
    <w:next w:val="Normal"/>
    <w:link w:val="Heading4Char"/>
    <w:qFormat/>
    <w:rsid w:val="00E20440"/>
    <w:pPr>
      <w:ind w:left="1418" w:hanging="1418"/>
      <w:outlineLvl w:val="3"/>
    </w:pPr>
    <w:rPr>
      <w:sz w:val="24"/>
    </w:rPr>
  </w:style>
  <w:style w:type="paragraph" w:styleId="Heading5">
    <w:name w:val="heading 5"/>
    <w:basedOn w:val="Heading4"/>
    <w:next w:val="Normal"/>
    <w:link w:val="Heading5Char"/>
    <w:qFormat/>
    <w:rsid w:val="00E20440"/>
    <w:pPr>
      <w:ind w:left="1701" w:hanging="1701"/>
      <w:outlineLvl w:val="4"/>
    </w:pPr>
    <w:rPr>
      <w:sz w:val="22"/>
    </w:rPr>
  </w:style>
  <w:style w:type="paragraph" w:styleId="Heading6">
    <w:name w:val="heading 6"/>
    <w:basedOn w:val="H6"/>
    <w:next w:val="Normal"/>
    <w:link w:val="Heading6Char"/>
    <w:qFormat/>
    <w:rsid w:val="00E20440"/>
    <w:pPr>
      <w:outlineLvl w:val="5"/>
    </w:pPr>
  </w:style>
  <w:style w:type="paragraph" w:styleId="Heading7">
    <w:name w:val="heading 7"/>
    <w:basedOn w:val="H6"/>
    <w:next w:val="Normal"/>
    <w:link w:val="Heading7Char"/>
    <w:qFormat/>
    <w:rsid w:val="00E20440"/>
    <w:pPr>
      <w:outlineLvl w:val="6"/>
    </w:pPr>
  </w:style>
  <w:style w:type="paragraph" w:styleId="Heading8">
    <w:name w:val="heading 8"/>
    <w:basedOn w:val="Heading1"/>
    <w:next w:val="Normal"/>
    <w:link w:val="Heading8Char"/>
    <w:qFormat/>
    <w:rsid w:val="00E20440"/>
    <w:pPr>
      <w:ind w:left="0" w:firstLine="0"/>
      <w:outlineLvl w:val="7"/>
    </w:pPr>
  </w:style>
  <w:style w:type="paragraph" w:styleId="Heading9">
    <w:name w:val="heading 9"/>
    <w:basedOn w:val="Heading8"/>
    <w:next w:val="Normal"/>
    <w:link w:val="Heading9Char"/>
    <w:qFormat/>
    <w:rsid w:val="00E20440"/>
    <w:pPr>
      <w:outlineLvl w:val="8"/>
    </w:pPr>
  </w:style>
  <w:style w:type="character" w:default="1" w:styleId="DefaultParagraphFont">
    <w:name w:val="Default Paragraph Font"/>
    <w:uiPriority w:val="1"/>
    <w:semiHidden/>
    <w:unhideWhenUsed/>
    <w:rsid w:val="00E204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0440"/>
  </w:style>
  <w:style w:type="paragraph" w:styleId="TOC8">
    <w:name w:val="toc 8"/>
    <w:basedOn w:val="TOC1"/>
    <w:uiPriority w:val="39"/>
    <w:rsid w:val="00E20440"/>
    <w:pPr>
      <w:spacing w:before="180"/>
      <w:ind w:left="2693" w:hanging="2693"/>
    </w:pPr>
    <w:rPr>
      <w:b/>
    </w:rPr>
  </w:style>
  <w:style w:type="paragraph" w:styleId="TOC1">
    <w:name w:val="toc 1"/>
    <w:uiPriority w:val="39"/>
    <w:rsid w:val="00E204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20440"/>
    <w:pPr>
      <w:keepNext/>
      <w:keepLines/>
      <w:spacing w:before="180"/>
      <w:jc w:val="center"/>
    </w:pPr>
  </w:style>
  <w:style w:type="paragraph" w:styleId="Caption">
    <w:name w:val="caption"/>
    <w:basedOn w:val="Normal"/>
    <w:next w:val="Normal"/>
    <w:qFormat/>
    <w:rsid w:val="00E20440"/>
    <w:pPr>
      <w:spacing w:before="120" w:after="120"/>
    </w:pPr>
    <w:rPr>
      <w:b/>
      <w:lang w:eastAsia="en-GB"/>
    </w:rPr>
  </w:style>
  <w:style w:type="paragraph" w:styleId="TOC5">
    <w:name w:val="toc 5"/>
    <w:basedOn w:val="TOC4"/>
    <w:uiPriority w:val="39"/>
    <w:rsid w:val="00E20440"/>
    <w:pPr>
      <w:ind w:left="1701" w:hanging="1701"/>
    </w:pPr>
  </w:style>
  <w:style w:type="paragraph" w:styleId="TOC4">
    <w:name w:val="toc 4"/>
    <w:basedOn w:val="TOC3"/>
    <w:uiPriority w:val="39"/>
    <w:rsid w:val="00E20440"/>
    <w:pPr>
      <w:ind w:left="1418" w:hanging="1418"/>
    </w:pPr>
  </w:style>
  <w:style w:type="paragraph" w:styleId="TOC3">
    <w:name w:val="toc 3"/>
    <w:basedOn w:val="TOC2"/>
    <w:uiPriority w:val="39"/>
    <w:rsid w:val="00E20440"/>
    <w:pPr>
      <w:ind w:left="1134" w:hanging="1134"/>
    </w:pPr>
  </w:style>
  <w:style w:type="paragraph" w:styleId="TOC2">
    <w:name w:val="toc 2"/>
    <w:basedOn w:val="TOC1"/>
    <w:uiPriority w:val="39"/>
    <w:rsid w:val="00E20440"/>
    <w:pPr>
      <w:keepNext w:val="0"/>
      <w:spacing w:before="0"/>
      <w:ind w:left="851" w:hanging="851"/>
    </w:pPr>
    <w:rPr>
      <w:sz w:val="20"/>
    </w:rPr>
  </w:style>
  <w:style w:type="paragraph" w:styleId="Index2">
    <w:name w:val="index 2"/>
    <w:basedOn w:val="Index1"/>
    <w:rsid w:val="00E20440"/>
    <w:pPr>
      <w:ind w:left="284"/>
    </w:pPr>
  </w:style>
  <w:style w:type="paragraph" w:styleId="Index1">
    <w:name w:val="index 1"/>
    <w:basedOn w:val="Normal"/>
    <w:rsid w:val="00E20440"/>
    <w:pPr>
      <w:keepLines/>
      <w:spacing w:after="0"/>
    </w:pPr>
  </w:style>
  <w:style w:type="paragraph" w:styleId="DocumentMap">
    <w:name w:val="Document Map"/>
    <w:basedOn w:val="Normal"/>
    <w:link w:val="DocumentMapChar"/>
    <w:rsid w:val="00E20440"/>
    <w:pPr>
      <w:shd w:val="clear" w:color="auto" w:fill="000080"/>
    </w:pPr>
    <w:rPr>
      <w:rFonts w:ascii="Tahoma" w:hAnsi="Tahoma" w:cs="Tahoma"/>
    </w:rPr>
  </w:style>
  <w:style w:type="paragraph" w:styleId="ListNumber2">
    <w:name w:val="List Number 2"/>
    <w:basedOn w:val="ListNumber"/>
    <w:rsid w:val="00E20440"/>
    <w:pPr>
      <w:numPr>
        <w:numId w:val="22"/>
      </w:numPr>
    </w:pPr>
  </w:style>
  <w:style w:type="paragraph" w:styleId="ListNumber">
    <w:name w:val="List Number"/>
    <w:basedOn w:val="List"/>
    <w:rsid w:val="00E20440"/>
    <w:pPr>
      <w:numPr>
        <w:numId w:val="21"/>
      </w:numPr>
    </w:pPr>
    <w:rPr>
      <w:lang w:eastAsia="ja-JP"/>
    </w:rPr>
  </w:style>
  <w:style w:type="paragraph" w:styleId="List">
    <w:name w:val="List"/>
    <w:basedOn w:val="BodyText"/>
    <w:rsid w:val="00E20440"/>
    <w:pPr>
      <w:ind w:left="568" w:hanging="284"/>
    </w:pPr>
  </w:style>
  <w:style w:type="paragraph" w:styleId="Header">
    <w:name w:val="header"/>
    <w:link w:val="HeaderChar"/>
    <w:rsid w:val="00E2044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20440"/>
    <w:rPr>
      <w:b/>
      <w:position w:val="6"/>
      <w:sz w:val="16"/>
    </w:rPr>
  </w:style>
  <w:style w:type="paragraph" w:styleId="FootnoteText">
    <w:name w:val="footnote text"/>
    <w:basedOn w:val="Normal"/>
    <w:link w:val="FootnoteTextChar"/>
    <w:rsid w:val="00E20440"/>
    <w:pPr>
      <w:keepLines/>
      <w:spacing w:after="0"/>
      <w:ind w:left="454" w:hanging="454"/>
    </w:pPr>
    <w:rPr>
      <w:sz w:val="16"/>
    </w:rPr>
  </w:style>
  <w:style w:type="paragraph" w:customStyle="1" w:styleId="3GPPHeader">
    <w:name w:val="3GPP_Header"/>
    <w:basedOn w:val="BodyText"/>
    <w:rsid w:val="00E20440"/>
    <w:pPr>
      <w:tabs>
        <w:tab w:val="left" w:pos="1701"/>
        <w:tab w:val="right" w:pos="9639"/>
      </w:tabs>
      <w:spacing w:after="240"/>
    </w:pPr>
    <w:rPr>
      <w:b/>
      <w:sz w:val="24"/>
    </w:rPr>
  </w:style>
  <w:style w:type="paragraph" w:styleId="TOC9">
    <w:name w:val="toc 9"/>
    <w:basedOn w:val="TOC8"/>
    <w:uiPriority w:val="39"/>
    <w:rsid w:val="00E20440"/>
    <w:pPr>
      <w:ind w:left="1418" w:hanging="1418"/>
    </w:pPr>
  </w:style>
  <w:style w:type="paragraph" w:styleId="TOC6">
    <w:name w:val="toc 6"/>
    <w:basedOn w:val="TOC5"/>
    <w:next w:val="Normal"/>
    <w:uiPriority w:val="39"/>
    <w:rsid w:val="00E20440"/>
    <w:pPr>
      <w:ind w:left="1985" w:hanging="1985"/>
    </w:pPr>
  </w:style>
  <w:style w:type="paragraph" w:styleId="TOC7">
    <w:name w:val="toc 7"/>
    <w:basedOn w:val="TOC6"/>
    <w:next w:val="Normal"/>
    <w:uiPriority w:val="39"/>
    <w:rsid w:val="00E20440"/>
    <w:pPr>
      <w:ind w:left="2268" w:hanging="2268"/>
    </w:pPr>
  </w:style>
  <w:style w:type="paragraph" w:styleId="ListBullet2">
    <w:name w:val="List Bullet 2"/>
    <w:basedOn w:val="ListBullet"/>
    <w:rsid w:val="00E20440"/>
    <w:pPr>
      <w:numPr>
        <w:numId w:val="17"/>
      </w:numPr>
    </w:pPr>
  </w:style>
  <w:style w:type="paragraph" w:styleId="ListBullet">
    <w:name w:val="List Bullet"/>
    <w:basedOn w:val="List"/>
    <w:rsid w:val="00E20440"/>
    <w:pPr>
      <w:numPr>
        <w:numId w:val="16"/>
      </w:numPr>
    </w:pPr>
    <w:rPr>
      <w:lang w:eastAsia="ja-JP"/>
    </w:rPr>
  </w:style>
  <w:style w:type="paragraph" w:styleId="ListBullet3">
    <w:name w:val="List Bullet 3"/>
    <w:basedOn w:val="ListBullet2"/>
    <w:rsid w:val="00E20440"/>
    <w:pPr>
      <w:numPr>
        <w:numId w:val="18"/>
      </w:numPr>
    </w:pPr>
  </w:style>
  <w:style w:type="paragraph" w:customStyle="1" w:styleId="EQ">
    <w:name w:val="EQ"/>
    <w:basedOn w:val="Normal"/>
    <w:next w:val="Normal"/>
    <w:rsid w:val="00E20440"/>
    <w:pPr>
      <w:keepLines/>
      <w:tabs>
        <w:tab w:val="center" w:pos="4536"/>
        <w:tab w:val="right" w:pos="9072"/>
      </w:tabs>
    </w:pPr>
    <w:rPr>
      <w:noProof/>
    </w:rPr>
  </w:style>
  <w:style w:type="paragraph" w:styleId="List2">
    <w:name w:val="List 2"/>
    <w:basedOn w:val="List"/>
    <w:rsid w:val="00E20440"/>
    <w:pPr>
      <w:ind w:left="851"/>
    </w:pPr>
    <w:rPr>
      <w:lang w:eastAsia="ja-JP"/>
    </w:rPr>
  </w:style>
  <w:style w:type="paragraph" w:styleId="List3">
    <w:name w:val="List 3"/>
    <w:basedOn w:val="List2"/>
    <w:rsid w:val="00E20440"/>
    <w:pPr>
      <w:ind w:left="1135"/>
    </w:pPr>
  </w:style>
  <w:style w:type="paragraph" w:styleId="List4">
    <w:name w:val="List 4"/>
    <w:basedOn w:val="List3"/>
    <w:rsid w:val="00E20440"/>
    <w:pPr>
      <w:ind w:left="1418"/>
    </w:pPr>
  </w:style>
  <w:style w:type="paragraph" w:styleId="List5">
    <w:name w:val="List 5"/>
    <w:basedOn w:val="List4"/>
    <w:rsid w:val="00E20440"/>
    <w:pPr>
      <w:ind w:left="1702"/>
    </w:pPr>
  </w:style>
  <w:style w:type="paragraph" w:customStyle="1" w:styleId="EditorsNote">
    <w:name w:val="Editor's Note"/>
    <w:basedOn w:val="NO"/>
    <w:link w:val="EditorsNoteChar"/>
    <w:rsid w:val="00E20440"/>
    <w:rPr>
      <w:color w:val="FF0000"/>
      <w:lang w:val="x-none" w:eastAsia="x-none"/>
    </w:rPr>
  </w:style>
  <w:style w:type="paragraph" w:styleId="ListBullet4">
    <w:name w:val="List Bullet 4"/>
    <w:basedOn w:val="ListBullet3"/>
    <w:rsid w:val="00E20440"/>
    <w:pPr>
      <w:numPr>
        <w:numId w:val="19"/>
      </w:numPr>
    </w:pPr>
  </w:style>
  <w:style w:type="paragraph" w:styleId="ListBullet5">
    <w:name w:val="List Bullet 5"/>
    <w:basedOn w:val="ListBullet4"/>
    <w:rsid w:val="00E20440"/>
    <w:pPr>
      <w:numPr>
        <w:numId w:val="20"/>
      </w:numPr>
    </w:pPr>
  </w:style>
  <w:style w:type="paragraph" w:styleId="Footer">
    <w:name w:val="footer"/>
    <w:basedOn w:val="Header"/>
    <w:link w:val="FooterChar"/>
    <w:rsid w:val="00E20440"/>
    <w:pPr>
      <w:jc w:val="center"/>
    </w:pPr>
    <w:rPr>
      <w:i/>
    </w:rPr>
  </w:style>
  <w:style w:type="paragraph" w:customStyle="1" w:styleId="Reference">
    <w:name w:val="Reference"/>
    <w:basedOn w:val="BodyText"/>
    <w:rsid w:val="00E20440"/>
    <w:pPr>
      <w:numPr>
        <w:numId w:val="2"/>
      </w:numPr>
    </w:pPr>
  </w:style>
  <w:style w:type="paragraph" w:styleId="BalloonText">
    <w:name w:val="Balloon Text"/>
    <w:basedOn w:val="Normal"/>
    <w:link w:val="BalloonTextChar"/>
    <w:rsid w:val="00E20440"/>
    <w:pPr>
      <w:spacing w:after="0"/>
    </w:pPr>
    <w:rPr>
      <w:rFonts w:ascii="Segoe UI" w:hAnsi="Segoe UI" w:cs="Segoe UI"/>
      <w:sz w:val="18"/>
      <w:szCs w:val="18"/>
    </w:rPr>
  </w:style>
  <w:style w:type="character" w:styleId="PageNumber">
    <w:name w:val="page number"/>
    <w:basedOn w:val="DefaultParagraphFont"/>
    <w:rsid w:val="00E20440"/>
  </w:style>
  <w:style w:type="paragraph" w:styleId="BodyText">
    <w:name w:val="Body Text"/>
    <w:basedOn w:val="Normal"/>
    <w:link w:val="BodyTextChar"/>
    <w:rsid w:val="00E20440"/>
    <w:pPr>
      <w:spacing w:after="120"/>
      <w:jc w:val="both"/>
    </w:pPr>
    <w:rPr>
      <w:rFonts w:ascii="Arial" w:hAnsi="Arial"/>
      <w:lang w:eastAsia="zh-CN"/>
    </w:rPr>
  </w:style>
  <w:style w:type="character" w:styleId="Hyperlink">
    <w:name w:val="Hyperlink"/>
    <w:uiPriority w:val="99"/>
    <w:rsid w:val="00E20440"/>
    <w:rPr>
      <w:color w:val="0000FF"/>
      <w:u w:val="single"/>
    </w:rPr>
  </w:style>
  <w:style w:type="character" w:styleId="FollowedHyperlink">
    <w:name w:val="FollowedHyperlink"/>
    <w:unhideWhenUsed/>
    <w:rsid w:val="00E20440"/>
    <w:rPr>
      <w:color w:val="800080"/>
      <w:u w:val="single"/>
    </w:rPr>
  </w:style>
  <w:style w:type="character" w:styleId="CommentReference">
    <w:name w:val="annotation reference"/>
    <w:uiPriority w:val="99"/>
    <w:qFormat/>
    <w:rsid w:val="00E20440"/>
    <w:rPr>
      <w:sz w:val="16"/>
      <w:szCs w:val="16"/>
    </w:rPr>
  </w:style>
  <w:style w:type="paragraph" w:styleId="CommentText">
    <w:name w:val="annotation text"/>
    <w:basedOn w:val="Normal"/>
    <w:link w:val="CommentTextChar"/>
    <w:uiPriority w:val="99"/>
    <w:qFormat/>
    <w:rsid w:val="00E20440"/>
  </w:style>
  <w:style w:type="paragraph" w:styleId="CommentSubject">
    <w:name w:val="annotation subject"/>
    <w:basedOn w:val="CommentText"/>
    <w:next w:val="CommentText"/>
    <w:link w:val="CommentSubjectChar"/>
    <w:rsid w:val="00E20440"/>
    <w:rPr>
      <w:b/>
      <w:bCs/>
    </w:rPr>
  </w:style>
  <w:style w:type="character" w:customStyle="1" w:styleId="Heading1Char">
    <w:name w:val="Heading 1 Char"/>
    <w:link w:val="Heading1"/>
    <w:rsid w:val="00E20440"/>
    <w:rPr>
      <w:rFonts w:ascii="Arial" w:hAnsi="Arial"/>
      <w:sz w:val="36"/>
      <w:lang w:eastAsia="ja-JP"/>
    </w:rPr>
  </w:style>
  <w:style w:type="paragraph" w:customStyle="1" w:styleId="B1">
    <w:name w:val="B1"/>
    <w:basedOn w:val="List"/>
    <w:link w:val="B1Char1"/>
    <w:rsid w:val="00E20440"/>
    <w:rPr>
      <w:rFonts w:ascii="Times New Roman" w:hAnsi="Times New Roman"/>
    </w:rPr>
  </w:style>
  <w:style w:type="paragraph" w:customStyle="1" w:styleId="B2">
    <w:name w:val="B2"/>
    <w:basedOn w:val="List2"/>
    <w:link w:val="B2Char"/>
    <w:rsid w:val="00E20440"/>
    <w:rPr>
      <w:rFonts w:ascii="Times New Roman" w:hAnsi="Times New Roman"/>
    </w:rPr>
  </w:style>
  <w:style w:type="paragraph" w:customStyle="1" w:styleId="B3">
    <w:name w:val="B3"/>
    <w:basedOn w:val="List3"/>
    <w:link w:val="B3Char2"/>
    <w:rsid w:val="00E20440"/>
    <w:rPr>
      <w:rFonts w:ascii="Times New Roman" w:hAnsi="Times New Roman"/>
    </w:rPr>
  </w:style>
  <w:style w:type="paragraph" w:customStyle="1" w:styleId="B4">
    <w:name w:val="B4"/>
    <w:basedOn w:val="List4"/>
    <w:link w:val="B4Char"/>
    <w:rsid w:val="00E20440"/>
    <w:rPr>
      <w:rFonts w:ascii="Times New Roman" w:hAnsi="Times New Roman"/>
    </w:rPr>
  </w:style>
  <w:style w:type="paragraph" w:customStyle="1" w:styleId="Proposal">
    <w:name w:val="Proposal"/>
    <w:basedOn w:val="BodyText"/>
    <w:qFormat/>
    <w:rsid w:val="00E20440"/>
    <w:pPr>
      <w:numPr>
        <w:numId w:val="3"/>
      </w:numPr>
      <w:tabs>
        <w:tab w:val="clear" w:pos="1304"/>
        <w:tab w:val="left" w:pos="1701"/>
      </w:tabs>
      <w:ind w:left="1701" w:hanging="1701"/>
    </w:pPr>
    <w:rPr>
      <w:b/>
      <w:bCs/>
    </w:rPr>
  </w:style>
  <w:style w:type="character" w:customStyle="1" w:styleId="BodyTextChar">
    <w:name w:val="Body Text Char"/>
    <w:link w:val="BodyText"/>
    <w:rsid w:val="00E20440"/>
    <w:rPr>
      <w:rFonts w:ascii="Arial" w:hAnsi="Arial"/>
      <w:lang w:eastAsia="zh-CN"/>
    </w:rPr>
  </w:style>
  <w:style w:type="paragraph" w:customStyle="1" w:styleId="B5">
    <w:name w:val="B5"/>
    <w:basedOn w:val="List5"/>
    <w:link w:val="B5Char"/>
    <w:rsid w:val="00E20440"/>
    <w:rPr>
      <w:rFonts w:ascii="Times New Roman" w:hAnsi="Times New Roman"/>
    </w:rPr>
  </w:style>
  <w:style w:type="paragraph" w:customStyle="1" w:styleId="EX">
    <w:name w:val="EX"/>
    <w:basedOn w:val="Normal"/>
    <w:rsid w:val="00E20440"/>
    <w:pPr>
      <w:keepLines/>
      <w:ind w:left="1702" w:hanging="1418"/>
    </w:pPr>
  </w:style>
  <w:style w:type="paragraph" w:customStyle="1" w:styleId="EW">
    <w:name w:val="EW"/>
    <w:basedOn w:val="EX"/>
    <w:rsid w:val="00E20440"/>
    <w:pPr>
      <w:spacing w:after="0"/>
    </w:pPr>
  </w:style>
  <w:style w:type="paragraph" w:customStyle="1" w:styleId="TAL">
    <w:name w:val="TAL"/>
    <w:basedOn w:val="Normal"/>
    <w:link w:val="TALCar"/>
    <w:rsid w:val="00E20440"/>
    <w:pPr>
      <w:keepNext/>
      <w:keepLines/>
      <w:spacing w:after="0"/>
    </w:pPr>
    <w:rPr>
      <w:rFonts w:ascii="Arial" w:hAnsi="Arial"/>
      <w:sz w:val="18"/>
      <w:lang w:val="x-none" w:eastAsia="x-none"/>
    </w:rPr>
  </w:style>
  <w:style w:type="paragraph" w:customStyle="1" w:styleId="TAC">
    <w:name w:val="TAC"/>
    <w:basedOn w:val="TAL"/>
    <w:rsid w:val="00E20440"/>
    <w:pPr>
      <w:jc w:val="center"/>
    </w:pPr>
  </w:style>
  <w:style w:type="paragraph" w:customStyle="1" w:styleId="TAH">
    <w:name w:val="TAH"/>
    <w:basedOn w:val="TAC"/>
    <w:link w:val="TAHCar"/>
    <w:rsid w:val="00E20440"/>
    <w:rPr>
      <w:b/>
    </w:rPr>
  </w:style>
  <w:style w:type="paragraph" w:customStyle="1" w:styleId="TAN">
    <w:name w:val="TAN"/>
    <w:basedOn w:val="TAL"/>
    <w:rsid w:val="00E20440"/>
    <w:pPr>
      <w:ind w:left="851" w:hanging="851"/>
    </w:pPr>
  </w:style>
  <w:style w:type="paragraph" w:customStyle="1" w:styleId="TAR">
    <w:name w:val="TAR"/>
    <w:basedOn w:val="TAL"/>
    <w:rsid w:val="00E20440"/>
    <w:pPr>
      <w:jc w:val="right"/>
    </w:pPr>
  </w:style>
  <w:style w:type="paragraph" w:customStyle="1" w:styleId="TH">
    <w:name w:val="TH"/>
    <w:basedOn w:val="Normal"/>
    <w:link w:val="THChar"/>
    <w:rsid w:val="00E20440"/>
    <w:pPr>
      <w:keepNext/>
      <w:keepLines/>
      <w:spacing w:before="60"/>
      <w:jc w:val="center"/>
    </w:pPr>
    <w:rPr>
      <w:rFonts w:ascii="Arial" w:hAnsi="Arial"/>
      <w:b/>
      <w:lang w:val="x-none" w:eastAsia="x-none"/>
    </w:rPr>
  </w:style>
  <w:style w:type="paragraph" w:customStyle="1" w:styleId="TF">
    <w:name w:val="TF"/>
    <w:basedOn w:val="TH"/>
    <w:link w:val="TFChar"/>
    <w:rsid w:val="00E20440"/>
    <w:pPr>
      <w:keepNext w:val="0"/>
      <w:spacing w:before="0" w:after="240"/>
    </w:pPr>
  </w:style>
  <w:style w:type="paragraph" w:customStyle="1" w:styleId="TT">
    <w:name w:val="TT"/>
    <w:basedOn w:val="Heading1"/>
    <w:next w:val="Normal"/>
    <w:rsid w:val="00E20440"/>
    <w:pPr>
      <w:outlineLvl w:val="9"/>
    </w:pPr>
  </w:style>
  <w:style w:type="paragraph" w:customStyle="1" w:styleId="ZA">
    <w:name w:val="ZA"/>
    <w:rsid w:val="00E204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204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2044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204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20440"/>
  </w:style>
  <w:style w:type="paragraph" w:customStyle="1" w:styleId="ZH">
    <w:name w:val="ZH"/>
    <w:rsid w:val="00E2044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204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20440"/>
    <w:pPr>
      <w:framePr w:hRule="auto" w:wrap="notBeside" w:y="852"/>
    </w:pPr>
    <w:rPr>
      <w:i w:val="0"/>
      <w:sz w:val="40"/>
    </w:rPr>
  </w:style>
  <w:style w:type="paragraph" w:customStyle="1" w:styleId="ZU">
    <w:name w:val="ZU"/>
    <w:rsid w:val="00E204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20440"/>
    <w:pPr>
      <w:framePr w:wrap="notBeside" w:y="16161"/>
    </w:pPr>
  </w:style>
  <w:style w:type="paragraph" w:customStyle="1" w:styleId="FP">
    <w:name w:val="FP"/>
    <w:basedOn w:val="Normal"/>
    <w:rsid w:val="00E20440"/>
    <w:pPr>
      <w:spacing w:after="0"/>
    </w:pPr>
  </w:style>
  <w:style w:type="paragraph" w:customStyle="1" w:styleId="Observation">
    <w:name w:val="Observation"/>
    <w:basedOn w:val="Proposal"/>
    <w:qFormat/>
    <w:rsid w:val="00E20440"/>
    <w:pPr>
      <w:numPr>
        <w:numId w:val="13"/>
      </w:numPr>
      <w:ind w:left="1701" w:hanging="1701"/>
    </w:pPr>
    <w:rPr>
      <w:lang w:eastAsia="ja-JP"/>
    </w:rPr>
  </w:style>
  <w:style w:type="paragraph" w:styleId="TableofFigures">
    <w:name w:val="table of figures"/>
    <w:basedOn w:val="BodyText"/>
    <w:next w:val="Normal"/>
    <w:uiPriority w:val="99"/>
    <w:rsid w:val="00E20440"/>
    <w:pPr>
      <w:ind w:left="1701" w:hanging="1701"/>
      <w:jc w:val="left"/>
    </w:pPr>
    <w:rPr>
      <w:b/>
    </w:rPr>
  </w:style>
  <w:style w:type="character" w:customStyle="1" w:styleId="B1Char1">
    <w:name w:val="B1 Char1"/>
    <w:link w:val="B1"/>
    <w:qFormat/>
    <w:rsid w:val="00E20440"/>
    <w:rPr>
      <w:rFonts w:ascii="Times New Roman" w:hAnsi="Times New Roman"/>
      <w:lang w:eastAsia="zh-CN"/>
    </w:rPr>
  </w:style>
  <w:style w:type="character" w:customStyle="1" w:styleId="B2Char">
    <w:name w:val="B2 Char"/>
    <w:link w:val="B2"/>
    <w:qFormat/>
    <w:rsid w:val="00E20440"/>
    <w:rPr>
      <w:rFonts w:ascii="Times New Roman" w:hAnsi="Times New Roman"/>
      <w:lang w:eastAsia="ja-JP"/>
    </w:rPr>
  </w:style>
  <w:style w:type="character" w:customStyle="1" w:styleId="B3Char2">
    <w:name w:val="B3 Char2"/>
    <w:link w:val="B3"/>
    <w:qFormat/>
    <w:rsid w:val="00E20440"/>
    <w:rPr>
      <w:rFonts w:ascii="Times New Roman" w:hAnsi="Times New Roman"/>
      <w:lang w:eastAsia="ja-JP"/>
    </w:rPr>
  </w:style>
  <w:style w:type="character" w:customStyle="1" w:styleId="B4Char">
    <w:name w:val="B4 Char"/>
    <w:link w:val="B4"/>
    <w:rsid w:val="00E20440"/>
    <w:rPr>
      <w:rFonts w:ascii="Times New Roman" w:hAnsi="Times New Roman"/>
      <w:lang w:eastAsia="ja-JP"/>
    </w:rPr>
  </w:style>
  <w:style w:type="character" w:customStyle="1" w:styleId="B5Char">
    <w:name w:val="B5 Char"/>
    <w:link w:val="B5"/>
    <w:rsid w:val="00E20440"/>
    <w:rPr>
      <w:rFonts w:ascii="Times New Roman" w:hAnsi="Times New Roman"/>
      <w:lang w:eastAsia="ja-JP"/>
    </w:rPr>
  </w:style>
  <w:style w:type="paragraph" w:customStyle="1" w:styleId="B6">
    <w:name w:val="B6"/>
    <w:basedOn w:val="B5"/>
    <w:link w:val="B6Char"/>
    <w:rsid w:val="00E20440"/>
    <w:pPr>
      <w:ind w:left="1985"/>
    </w:pPr>
  </w:style>
  <w:style w:type="character" w:customStyle="1" w:styleId="B6Char">
    <w:name w:val="B6 Char"/>
    <w:link w:val="B6"/>
    <w:rsid w:val="00E20440"/>
    <w:rPr>
      <w:rFonts w:ascii="Times New Roman" w:hAnsi="Times New Roman"/>
      <w:lang w:eastAsia="ja-JP"/>
    </w:rPr>
  </w:style>
  <w:style w:type="paragraph" w:customStyle="1" w:styleId="B7">
    <w:name w:val="B7"/>
    <w:basedOn w:val="B6"/>
    <w:link w:val="B7Char"/>
    <w:rsid w:val="00E20440"/>
    <w:pPr>
      <w:ind w:left="2269"/>
    </w:pPr>
  </w:style>
  <w:style w:type="character" w:customStyle="1" w:styleId="B7Char">
    <w:name w:val="B7 Char"/>
    <w:basedOn w:val="B6Char"/>
    <w:link w:val="B7"/>
    <w:rsid w:val="00E20440"/>
    <w:rPr>
      <w:rFonts w:ascii="Times New Roman" w:hAnsi="Times New Roman"/>
      <w:lang w:eastAsia="ja-JP"/>
    </w:rPr>
  </w:style>
  <w:style w:type="paragraph" w:customStyle="1" w:styleId="B8">
    <w:name w:val="B8"/>
    <w:basedOn w:val="B7"/>
    <w:qFormat/>
    <w:rsid w:val="00E20440"/>
    <w:pPr>
      <w:ind w:left="2552"/>
    </w:pPr>
  </w:style>
  <w:style w:type="character" w:customStyle="1" w:styleId="BalloonTextChar">
    <w:name w:val="Balloon Text Char"/>
    <w:link w:val="BalloonText"/>
    <w:rsid w:val="00E20440"/>
    <w:rPr>
      <w:rFonts w:ascii="Segoe UI" w:hAnsi="Segoe UI" w:cs="Segoe UI"/>
      <w:sz w:val="18"/>
      <w:szCs w:val="18"/>
      <w:lang w:eastAsia="ja-JP"/>
    </w:rPr>
  </w:style>
  <w:style w:type="character" w:customStyle="1" w:styleId="CommentTextChar">
    <w:name w:val="Comment Text Char"/>
    <w:link w:val="CommentText"/>
    <w:uiPriority w:val="99"/>
    <w:qFormat/>
    <w:rsid w:val="00E20440"/>
    <w:rPr>
      <w:rFonts w:ascii="Times New Roman" w:hAnsi="Times New Roman"/>
      <w:lang w:eastAsia="ja-JP"/>
    </w:rPr>
  </w:style>
  <w:style w:type="character" w:customStyle="1" w:styleId="CommentSubjectChar">
    <w:name w:val="Comment Subject Char"/>
    <w:link w:val="CommentSubject"/>
    <w:rsid w:val="00E20440"/>
    <w:rPr>
      <w:rFonts w:ascii="Times New Roman" w:hAnsi="Times New Roman"/>
      <w:b/>
      <w:bCs/>
      <w:lang w:eastAsia="ja-JP"/>
    </w:rPr>
  </w:style>
  <w:style w:type="paragraph" w:customStyle="1" w:styleId="CRCoverPage">
    <w:name w:val="CR Cover Page"/>
    <w:link w:val="CRCoverPageZchn"/>
    <w:rsid w:val="00E20440"/>
    <w:pPr>
      <w:spacing w:after="120"/>
    </w:pPr>
    <w:rPr>
      <w:rFonts w:ascii="Arial" w:hAnsi="Arial"/>
      <w:lang w:eastAsia="ko-KR"/>
    </w:rPr>
  </w:style>
  <w:style w:type="character" w:customStyle="1" w:styleId="CRCoverPageZchn">
    <w:name w:val="CR Cover Page Zchn"/>
    <w:link w:val="CRCoverPage"/>
    <w:rsid w:val="00E20440"/>
    <w:rPr>
      <w:rFonts w:ascii="Arial" w:hAnsi="Arial"/>
      <w:lang w:eastAsia="ko-KR"/>
    </w:rPr>
  </w:style>
  <w:style w:type="paragraph" w:customStyle="1" w:styleId="Doc-text2">
    <w:name w:val="Doc-text2"/>
    <w:basedOn w:val="Normal"/>
    <w:link w:val="Doc-text2Char"/>
    <w:qFormat/>
    <w:rsid w:val="00E2044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20440"/>
    <w:rPr>
      <w:rFonts w:ascii="Arial" w:eastAsia="MS Mincho" w:hAnsi="Arial"/>
      <w:szCs w:val="24"/>
      <w:lang w:val="x-none" w:eastAsia="x-none"/>
    </w:rPr>
  </w:style>
  <w:style w:type="character" w:customStyle="1" w:styleId="DocumentMapChar">
    <w:name w:val="Document Map Char"/>
    <w:link w:val="DocumentMap"/>
    <w:rsid w:val="00E20440"/>
    <w:rPr>
      <w:rFonts w:ascii="Tahoma" w:hAnsi="Tahoma" w:cs="Tahoma"/>
      <w:shd w:val="clear" w:color="auto" w:fill="000080"/>
      <w:lang w:eastAsia="ja-JP"/>
    </w:rPr>
  </w:style>
  <w:style w:type="paragraph" w:customStyle="1" w:styleId="NO">
    <w:name w:val="NO"/>
    <w:basedOn w:val="Normal"/>
    <w:link w:val="NOChar"/>
    <w:rsid w:val="00E20440"/>
    <w:pPr>
      <w:keepLines/>
      <w:ind w:left="1135" w:hanging="851"/>
    </w:pPr>
  </w:style>
  <w:style w:type="character" w:customStyle="1" w:styleId="NOChar">
    <w:name w:val="NO Char"/>
    <w:link w:val="NO"/>
    <w:qFormat/>
    <w:rsid w:val="00E20440"/>
    <w:rPr>
      <w:rFonts w:ascii="Times New Roman" w:hAnsi="Times New Roman"/>
      <w:lang w:eastAsia="ja-JP"/>
    </w:rPr>
  </w:style>
  <w:style w:type="character" w:customStyle="1" w:styleId="EditorsNoteChar">
    <w:name w:val="Editor's Note Char"/>
    <w:link w:val="EditorsNote"/>
    <w:rsid w:val="00E20440"/>
    <w:rPr>
      <w:rFonts w:ascii="Times New Roman" w:hAnsi="Times New Roman"/>
      <w:color w:val="FF0000"/>
      <w:lang w:val="x-none" w:eastAsia="x-none"/>
    </w:rPr>
  </w:style>
  <w:style w:type="paragraph" w:customStyle="1" w:styleId="EmailDiscussion">
    <w:name w:val="EmailDiscussion"/>
    <w:basedOn w:val="Normal"/>
    <w:next w:val="Normal"/>
    <w:rsid w:val="00E20440"/>
    <w:pPr>
      <w:numPr>
        <w:numId w:val="14"/>
      </w:numPr>
      <w:spacing w:before="40" w:after="0"/>
    </w:pPr>
    <w:rPr>
      <w:rFonts w:ascii="Arial" w:eastAsia="MS Mincho" w:hAnsi="Arial"/>
      <w:b/>
      <w:szCs w:val="24"/>
      <w:lang w:eastAsia="en-GB"/>
    </w:rPr>
  </w:style>
  <w:style w:type="character" w:styleId="Emphasis">
    <w:name w:val="Emphasis"/>
    <w:qFormat/>
    <w:rsid w:val="00E20440"/>
    <w:rPr>
      <w:i/>
      <w:iCs/>
    </w:rPr>
  </w:style>
  <w:style w:type="paragraph" w:customStyle="1" w:styleId="FigureTitle">
    <w:name w:val="Figure_Title"/>
    <w:basedOn w:val="Normal"/>
    <w:next w:val="Normal"/>
    <w:rsid w:val="00E2044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20440"/>
    <w:rPr>
      <w:rFonts w:ascii="Arial" w:hAnsi="Arial"/>
      <w:b/>
      <w:noProof/>
      <w:sz w:val="18"/>
      <w:lang w:eastAsia="ja-JP"/>
    </w:rPr>
  </w:style>
  <w:style w:type="character" w:customStyle="1" w:styleId="FooterChar">
    <w:name w:val="Footer Char"/>
    <w:link w:val="Footer"/>
    <w:rsid w:val="00E20440"/>
    <w:rPr>
      <w:rFonts w:ascii="Arial" w:hAnsi="Arial"/>
      <w:b/>
      <w:i/>
      <w:noProof/>
      <w:sz w:val="18"/>
      <w:lang w:eastAsia="ja-JP"/>
    </w:rPr>
  </w:style>
  <w:style w:type="character" w:customStyle="1" w:styleId="FootnoteTextChar">
    <w:name w:val="Footnote Text Char"/>
    <w:link w:val="FootnoteText"/>
    <w:rsid w:val="00E20440"/>
    <w:rPr>
      <w:rFonts w:ascii="Times New Roman" w:hAnsi="Times New Roman"/>
      <w:sz w:val="16"/>
      <w:lang w:eastAsia="ja-JP"/>
    </w:rPr>
  </w:style>
  <w:style w:type="paragraph" w:customStyle="1" w:styleId="Guidance">
    <w:name w:val="Guidance"/>
    <w:basedOn w:val="Normal"/>
    <w:rsid w:val="00E20440"/>
    <w:rPr>
      <w:i/>
      <w:color w:val="0000FF"/>
    </w:rPr>
  </w:style>
  <w:style w:type="character" w:customStyle="1" w:styleId="Heading2Char">
    <w:name w:val="Heading 2 Char"/>
    <w:link w:val="Heading2"/>
    <w:rsid w:val="00E20440"/>
    <w:rPr>
      <w:rFonts w:ascii="Arial" w:hAnsi="Arial"/>
      <w:sz w:val="32"/>
      <w:lang w:eastAsia="ja-JP"/>
    </w:rPr>
  </w:style>
  <w:style w:type="character" w:customStyle="1" w:styleId="Heading3Char">
    <w:name w:val="Heading 3 Char"/>
    <w:link w:val="Heading3"/>
    <w:rsid w:val="00E20440"/>
    <w:rPr>
      <w:rFonts w:ascii="Arial" w:hAnsi="Arial"/>
      <w:sz w:val="28"/>
      <w:lang w:eastAsia="ja-JP"/>
    </w:rPr>
  </w:style>
  <w:style w:type="character" w:customStyle="1" w:styleId="Heading4Char">
    <w:name w:val="Heading 4 Char"/>
    <w:link w:val="Heading4"/>
    <w:rsid w:val="00E20440"/>
    <w:rPr>
      <w:rFonts w:ascii="Arial" w:hAnsi="Arial"/>
      <w:sz w:val="24"/>
      <w:lang w:eastAsia="ja-JP"/>
    </w:rPr>
  </w:style>
  <w:style w:type="character" w:customStyle="1" w:styleId="Heading5Char">
    <w:name w:val="Heading 5 Char"/>
    <w:link w:val="Heading5"/>
    <w:rsid w:val="00E20440"/>
    <w:rPr>
      <w:rFonts w:ascii="Arial" w:hAnsi="Arial"/>
      <w:sz w:val="22"/>
      <w:lang w:eastAsia="ja-JP"/>
    </w:rPr>
  </w:style>
  <w:style w:type="paragraph" w:customStyle="1" w:styleId="H6">
    <w:name w:val="H6"/>
    <w:basedOn w:val="Heading5"/>
    <w:next w:val="Normal"/>
    <w:rsid w:val="00E20440"/>
    <w:pPr>
      <w:ind w:left="1985" w:hanging="1985"/>
      <w:outlineLvl w:val="9"/>
    </w:pPr>
    <w:rPr>
      <w:sz w:val="20"/>
    </w:rPr>
  </w:style>
  <w:style w:type="character" w:customStyle="1" w:styleId="Heading6Char">
    <w:name w:val="Heading 6 Char"/>
    <w:link w:val="Heading6"/>
    <w:rsid w:val="00E20440"/>
    <w:rPr>
      <w:rFonts w:ascii="Arial" w:hAnsi="Arial"/>
      <w:lang w:eastAsia="ja-JP"/>
    </w:rPr>
  </w:style>
  <w:style w:type="character" w:customStyle="1" w:styleId="Heading7Char">
    <w:name w:val="Heading 7 Char"/>
    <w:link w:val="Heading7"/>
    <w:rsid w:val="00E20440"/>
    <w:rPr>
      <w:rFonts w:ascii="Arial" w:hAnsi="Arial"/>
      <w:lang w:eastAsia="ja-JP"/>
    </w:rPr>
  </w:style>
  <w:style w:type="character" w:customStyle="1" w:styleId="Heading8Char">
    <w:name w:val="Heading 8 Char"/>
    <w:link w:val="Heading8"/>
    <w:rsid w:val="00E20440"/>
    <w:rPr>
      <w:rFonts w:ascii="Arial" w:hAnsi="Arial"/>
      <w:sz w:val="36"/>
      <w:lang w:eastAsia="ja-JP"/>
    </w:rPr>
  </w:style>
  <w:style w:type="character" w:customStyle="1" w:styleId="Heading9Char">
    <w:name w:val="Heading 9 Char"/>
    <w:link w:val="Heading9"/>
    <w:rsid w:val="00E20440"/>
    <w:rPr>
      <w:rFonts w:ascii="Arial" w:hAnsi="Arial"/>
      <w:sz w:val="36"/>
      <w:lang w:eastAsia="ja-JP"/>
    </w:rPr>
  </w:style>
  <w:style w:type="character" w:styleId="HTMLCode">
    <w:name w:val="HTML Code"/>
    <w:uiPriority w:val="99"/>
    <w:unhideWhenUsed/>
    <w:rsid w:val="00E20440"/>
    <w:rPr>
      <w:rFonts w:ascii="Courier New" w:eastAsia="Times New Roman" w:hAnsi="Courier New" w:cs="Courier New"/>
      <w:sz w:val="20"/>
      <w:szCs w:val="20"/>
    </w:rPr>
  </w:style>
  <w:style w:type="paragraph" w:styleId="IndexHeading">
    <w:name w:val="index heading"/>
    <w:basedOn w:val="Normal"/>
    <w:next w:val="Normal"/>
    <w:rsid w:val="00E20440"/>
    <w:pPr>
      <w:pBdr>
        <w:top w:val="single" w:sz="12" w:space="0" w:color="auto"/>
      </w:pBdr>
      <w:spacing w:before="360" w:after="240"/>
    </w:pPr>
    <w:rPr>
      <w:b/>
      <w:i/>
      <w:sz w:val="26"/>
      <w:lang w:eastAsia="en-GB"/>
    </w:rPr>
  </w:style>
  <w:style w:type="paragraph" w:customStyle="1" w:styleId="LD">
    <w:name w:val="LD"/>
    <w:rsid w:val="00E2044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
    <w:basedOn w:val="Normal"/>
    <w:link w:val="ListParagraphChar"/>
    <w:uiPriority w:val="34"/>
    <w:qFormat/>
    <w:rsid w:val="00E20440"/>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locked/>
    <w:rsid w:val="00E20440"/>
    <w:rPr>
      <w:rFonts w:ascii="Calibri" w:eastAsia="Calibri" w:hAnsi="Calibri"/>
      <w:sz w:val="22"/>
      <w:szCs w:val="22"/>
      <w:lang w:val="x-none" w:eastAsia="en-US"/>
    </w:rPr>
  </w:style>
  <w:style w:type="paragraph" w:customStyle="1" w:styleId="NF">
    <w:name w:val="NF"/>
    <w:basedOn w:val="NO"/>
    <w:rsid w:val="00E20440"/>
    <w:pPr>
      <w:keepNext/>
      <w:spacing w:after="0"/>
    </w:pPr>
    <w:rPr>
      <w:rFonts w:ascii="Arial" w:hAnsi="Arial"/>
      <w:sz w:val="18"/>
    </w:rPr>
  </w:style>
  <w:style w:type="paragraph" w:customStyle="1" w:styleId="NW">
    <w:name w:val="NW"/>
    <w:basedOn w:val="NO"/>
    <w:rsid w:val="00E20440"/>
    <w:pPr>
      <w:spacing w:after="0"/>
    </w:pPr>
  </w:style>
  <w:style w:type="paragraph" w:customStyle="1" w:styleId="PL">
    <w:name w:val="PL"/>
    <w:link w:val="PLChar"/>
    <w:qFormat/>
    <w:rsid w:val="00E20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20440"/>
    <w:rPr>
      <w:rFonts w:ascii="Courier New" w:eastAsia="Batang" w:hAnsi="Courier New"/>
      <w:noProof/>
      <w:sz w:val="16"/>
      <w:shd w:val="clear" w:color="auto" w:fill="E6E6E6"/>
      <w:lang w:eastAsia="sv-SE"/>
    </w:rPr>
  </w:style>
  <w:style w:type="paragraph" w:styleId="PlainText">
    <w:name w:val="Plain Text"/>
    <w:basedOn w:val="Normal"/>
    <w:link w:val="PlainTextChar"/>
    <w:rsid w:val="00E20440"/>
    <w:rPr>
      <w:rFonts w:ascii="Courier New" w:hAnsi="Courier New"/>
      <w:lang w:val="nb-NO"/>
    </w:rPr>
  </w:style>
  <w:style w:type="character" w:customStyle="1" w:styleId="PlainTextChar">
    <w:name w:val="Plain Text Char"/>
    <w:link w:val="PlainText"/>
    <w:rsid w:val="00E20440"/>
    <w:rPr>
      <w:rFonts w:ascii="Courier New" w:hAnsi="Courier New"/>
      <w:lang w:val="nb-NO" w:eastAsia="ja-JP"/>
    </w:rPr>
  </w:style>
  <w:style w:type="character" w:styleId="Strong">
    <w:name w:val="Strong"/>
    <w:uiPriority w:val="22"/>
    <w:qFormat/>
    <w:rsid w:val="00E20440"/>
    <w:rPr>
      <w:b/>
      <w:bCs/>
    </w:rPr>
  </w:style>
  <w:style w:type="table" w:styleId="TableGrid">
    <w:name w:val="Table Grid"/>
    <w:basedOn w:val="TableNormal"/>
    <w:uiPriority w:val="39"/>
    <w:rsid w:val="00E2044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20440"/>
    <w:rPr>
      <w:rFonts w:ascii="Arial" w:hAnsi="Arial"/>
      <w:sz w:val="18"/>
      <w:lang w:val="x-none" w:eastAsia="x-none"/>
    </w:rPr>
  </w:style>
  <w:style w:type="character" w:customStyle="1" w:styleId="TAHCar">
    <w:name w:val="TAH Car"/>
    <w:link w:val="TAH"/>
    <w:locked/>
    <w:rsid w:val="00E20440"/>
    <w:rPr>
      <w:rFonts w:ascii="Arial" w:hAnsi="Arial"/>
      <w:b/>
      <w:sz w:val="18"/>
      <w:lang w:val="x-none" w:eastAsia="x-none"/>
    </w:rPr>
  </w:style>
  <w:style w:type="character" w:customStyle="1" w:styleId="THChar">
    <w:name w:val="TH Char"/>
    <w:link w:val="TH"/>
    <w:rsid w:val="00E20440"/>
    <w:rPr>
      <w:rFonts w:ascii="Arial" w:hAnsi="Arial"/>
      <w:b/>
      <w:lang w:val="x-none" w:eastAsia="x-none"/>
    </w:rPr>
  </w:style>
  <w:style w:type="paragraph" w:customStyle="1" w:styleId="TAJ">
    <w:name w:val="TAJ"/>
    <w:basedOn w:val="TH"/>
    <w:rsid w:val="00E20440"/>
  </w:style>
  <w:style w:type="paragraph" w:customStyle="1" w:styleId="TALCharChar">
    <w:name w:val="TAL Char Char"/>
    <w:basedOn w:val="Normal"/>
    <w:link w:val="TALCharCharChar"/>
    <w:rsid w:val="00E2044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20440"/>
    <w:rPr>
      <w:rFonts w:ascii="Arial" w:eastAsia="Malgun Gothic" w:hAnsi="Arial"/>
      <w:sz w:val="18"/>
      <w:lang w:val="x-none" w:eastAsia="x-none"/>
    </w:rPr>
  </w:style>
  <w:style w:type="character" w:customStyle="1" w:styleId="TFChar">
    <w:name w:val="TF Char"/>
    <w:link w:val="TF"/>
    <w:rsid w:val="00E20440"/>
    <w:rPr>
      <w:rFonts w:ascii="Arial" w:hAnsi="Arial"/>
      <w:b/>
      <w:lang w:val="x-none" w:eastAsia="x-none"/>
    </w:rPr>
  </w:style>
  <w:style w:type="paragraph" w:styleId="ListContinue">
    <w:name w:val="List Continue"/>
    <w:basedOn w:val="Normal"/>
    <w:rsid w:val="00E20440"/>
    <w:pPr>
      <w:spacing w:after="120"/>
      <w:ind w:left="283"/>
      <w:contextualSpacing/>
    </w:pPr>
    <w:rPr>
      <w:rFonts w:ascii="Arial" w:hAnsi="Arial"/>
    </w:rPr>
  </w:style>
  <w:style w:type="paragraph" w:styleId="ListContinue2">
    <w:name w:val="List Continue 2"/>
    <w:basedOn w:val="Normal"/>
    <w:rsid w:val="00E20440"/>
    <w:pPr>
      <w:spacing w:after="120"/>
      <w:ind w:left="566"/>
      <w:contextualSpacing/>
    </w:pPr>
    <w:rPr>
      <w:rFonts w:ascii="Arial" w:hAnsi="Arial"/>
    </w:rPr>
  </w:style>
  <w:style w:type="paragraph" w:styleId="ListNumber3">
    <w:name w:val="List Number 3"/>
    <w:basedOn w:val="ListNumber2"/>
    <w:rsid w:val="00E20440"/>
    <w:pPr>
      <w:numPr>
        <w:numId w:val="10"/>
      </w:numPr>
      <w:contextualSpacing/>
    </w:pPr>
  </w:style>
  <w:style w:type="paragraph" w:customStyle="1" w:styleId="paragraph">
    <w:name w:val="paragraph"/>
    <w:basedOn w:val="Normal"/>
    <w:rsid w:val="00F12A5F"/>
    <w:pPr>
      <w:overflowPunct/>
      <w:autoSpaceDE/>
      <w:autoSpaceDN/>
      <w:adjustRightInd/>
      <w:spacing w:before="100" w:beforeAutospacing="1" w:after="100" w:afterAutospacing="1"/>
      <w:textAlignment w:val="auto"/>
    </w:pPr>
    <w:rPr>
      <w:sz w:val="24"/>
      <w:szCs w:val="24"/>
      <w:lang w:val="sv-SE" w:eastAsia="sv-SE"/>
    </w:rPr>
  </w:style>
  <w:style w:type="character" w:customStyle="1" w:styleId="normaltextrun">
    <w:name w:val="normaltextrun"/>
    <w:basedOn w:val="DefaultParagraphFont"/>
    <w:rsid w:val="00F12A5F"/>
  </w:style>
  <w:style w:type="character" w:customStyle="1" w:styleId="eop">
    <w:name w:val="eop"/>
    <w:basedOn w:val="DefaultParagraphFont"/>
    <w:rsid w:val="00F12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7496289">
      <w:bodyDiv w:val="1"/>
      <w:marLeft w:val="0"/>
      <w:marRight w:val="0"/>
      <w:marTop w:val="0"/>
      <w:marBottom w:val="0"/>
      <w:divBdr>
        <w:top w:val="none" w:sz="0" w:space="0" w:color="auto"/>
        <w:left w:val="none" w:sz="0" w:space="0" w:color="auto"/>
        <w:bottom w:val="none" w:sz="0" w:space="0" w:color="auto"/>
        <w:right w:val="none" w:sz="0" w:space="0" w:color="auto"/>
      </w:divBdr>
      <w:divsChild>
        <w:div w:id="1947686531">
          <w:marLeft w:val="0"/>
          <w:marRight w:val="0"/>
          <w:marTop w:val="0"/>
          <w:marBottom w:val="0"/>
          <w:divBdr>
            <w:top w:val="none" w:sz="0" w:space="0" w:color="auto"/>
            <w:left w:val="none" w:sz="0" w:space="0" w:color="auto"/>
            <w:bottom w:val="none" w:sz="0" w:space="0" w:color="auto"/>
            <w:right w:val="none" w:sz="0" w:space="0" w:color="auto"/>
          </w:divBdr>
          <w:divsChild>
            <w:div w:id="130431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DD0AA-2F82-4A35-9455-04862A16EC51}">
  <ds:schemaRefs>
    <ds:schemaRef ds:uri="http://schemas.microsoft.com/sharepoint/v3/contenttype/forms"/>
  </ds:schemaRefs>
</ds:datastoreItem>
</file>

<file path=customXml/itemProps2.xml><?xml version="1.0" encoding="utf-8"?>
<ds:datastoreItem xmlns:ds="http://schemas.openxmlformats.org/officeDocument/2006/customXml" ds:itemID="{0153929E-E6A3-4E4A-994D-14F2B154F10B}">
  <ds:schemaRefs>
    <ds:schemaRef ds:uri="2f282d3b-eb4a-4b09-b61f-b9593442e286"/>
    <ds:schemaRef ds:uri="http://www.w3.org/XML/1998/namespace"/>
    <ds:schemaRef ds:uri="http://purl.org/dc/dcmitype/"/>
    <ds:schemaRef ds:uri="9b239327-9e80-40e4-b1b7-4394fed77a33"/>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11AD4ADA-C6D0-4CEE-80EE-D2F8F5E3940B}"/>
</file>

<file path=customXml/itemProps4.xml><?xml version="1.0" encoding="utf-8"?>
<ds:datastoreItem xmlns:ds="http://schemas.openxmlformats.org/officeDocument/2006/customXml" ds:itemID="{54CCCEA4-7058-4411-91D0-ADA4D3660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809</TotalTime>
  <Pages>12</Pages>
  <Words>4676</Words>
  <Characters>24789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29407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41</cp:revision>
  <cp:lastPrinted>2008-01-31T07:09:00Z</cp:lastPrinted>
  <dcterms:created xsi:type="dcterms:W3CDTF">2019-08-08T06:44:00Z</dcterms:created>
  <dcterms:modified xsi:type="dcterms:W3CDTF">2019-08-16T16:58:00Z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2019-03-21T23:00:00Z</vt:filetime>
  </property>
  <property fmtid="{D5CDD505-2E9C-101B-9397-08002B2CF9AE}" pid="3" name="ContentTypeId">
    <vt:lpwstr>0x010100F3E9551B3FDDA24EBF0A209BAAD637CA</vt:lpwstr>
  </property>
  <property fmtid="{D5CDD505-2E9C-101B-9397-08002B2CF9AE}" pid="4" name="AuthorIds_UIVersion_10">
    <vt:lpwstr>27</vt:lpwstr>
  </property>
  <property fmtid="{D5CDD505-2E9C-101B-9397-08002B2CF9AE}" pid="5" name="AuthorIds_UIVersion_15">
    <vt:lpwstr>27</vt:lpwstr>
  </property>
</Properties>
</file>